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21" w:rsidRPr="00142ADE" w:rsidRDefault="00FD6721" w:rsidP="00FD6721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FD6721" w:rsidRPr="00142ADE" w:rsidRDefault="00FD6721" w:rsidP="00FD672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FD6721" w:rsidRPr="00142ADE" w:rsidRDefault="00FD6721" w:rsidP="00FD672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D6721" w:rsidRPr="00142ADE" w:rsidRDefault="00FD6721" w:rsidP="00FD6721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D6721" w:rsidRPr="00142ADE" w:rsidRDefault="00FD6721" w:rsidP="00FD672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赵端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1992年5月22日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初中文化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FD6721" w:rsidRPr="00142ADE" w:rsidRDefault="00FD6721" w:rsidP="00FD6721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赵端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FD6721" w:rsidRPr="00B769C2" w:rsidRDefault="00FD6721" w:rsidP="00FD672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赵端</w:t>
      </w:r>
      <w:r w:rsidRPr="004707B5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减刑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七个月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FD6721" w:rsidRPr="00B769C2" w:rsidRDefault="00FD6721" w:rsidP="00FD6721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D6721" w:rsidRPr="00B769C2" w:rsidRDefault="00FD6721" w:rsidP="00FD672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FD6721" w:rsidRDefault="00FD6721" w:rsidP="00FD672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D6721" w:rsidRDefault="00FD6721" w:rsidP="00FD672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D6721" w:rsidRDefault="00FD6721" w:rsidP="00FD672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D6721" w:rsidRDefault="00FD6721" w:rsidP="00FD6721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FD6721" w:rsidRPr="00B769C2" w:rsidRDefault="00FD6721" w:rsidP="00FD672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D6721" w:rsidRPr="00B769C2" w:rsidRDefault="00FD6721" w:rsidP="00FD672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FD6721" w:rsidRPr="00B769C2" w:rsidRDefault="00FD6721" w:rsidP="00FD6721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D6721" w:rsidRDefault="00FD6721" w:rsidP="00FD6721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FD6721" w:rsidRDefault="00FD6721" w:rsidP="00FD6721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FD6721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17CD6"/>
    <w:rsid w:val="002F7058"/>
    <w:rsid w:val="009643E8"/>
    <w:rsid w:val="00C567DD"/>
    <w:rsid w:val="00FD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2025-10-10T02:21:00Z</dcterms:modified>
</cp:coreProperties>
</file>