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475" w:rsidRPr="00142ADE" w:rsidRDefault="00624475" w:rsidP="00624475">
      <w:pPr>
        <w:spacing w:line="54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 w:rsidRPr="00142ADE"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624475" w:rsidRPr="00142ADE" w:rsidRDefault="00624475" w:rsidP="00624475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 w:rsidRPr="00142ADE"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624475" w:rsidRPr="00142ADE" w:rsidRDefault="00624475" w:rsidP="00624475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624475" w:rsidRPr="00142ADE" w:rsidRDefault="00624475" w:rsidP="00624475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624475" w:rsidRPr="00142ADE" w:rsidRDefault="00624475" w:rsidP="00624475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罪犯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赵波</w:t>
      </w: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，男，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1980年6月19日</w:t>
      </w: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出生，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汉族</w:t>
      </w: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，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小学文化</w:t>
      </w: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，现在四川省眉州监狱服刑。</w:t>
      </w:r>
    </w:p>
    <w:p w:rsidR="00624475" w:rsidRPr="00142ADE" w:rsidRDefault="00624475" w:rsidP="00624475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罪犯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赵波</w:t>
      </w:r>
      <w:r w:rsidRPr="00142ADE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在服刑期间，能认罪悔罪，遵守法律法规及监规，接受教育改造，积极参加思想、文化、职业技术教育，积极参加劳动，努力完成劳动任务，确有悔改表现</w:t>
      </w:r>
      <w:r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。</w:t>
      </w:r>
      <w:r w:rsidRPr="00142ADE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该犯系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累犯</w:t>
      </w:r>
      <w:r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，依法</w:t>
      </w:r>
      <w:r w:rsidRPr="00142ADE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应当从严。</w:t>
      </w:r>
    </w:p>
    <w:p w:rsidR="00624475" w:rsidRPr="00B769C2" w:rsidRDefault="00624475" w:rsidP="00624475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赵波</w:t>
      </w:r>
      <w:r w:rsidRPr="004707B5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减刑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七个月</w:t>
      </w: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。特报请裁定。</w:t>
      </w:r>
    </w:p>
    <w:p w:rsidR="00624475" w:rsidRPr="00B769C2" w:rsidRDefault="00624475" w:rsidP="00624475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624475" w:rsidRPr="00B769C2" w:rsidRDefault="00624475" w:rsidP="00624475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眉山市中级人民法院</w:t>
      </w:r>
    </w:p>
    <w:p w:rsidR="00624475" w:rsidRDefault="00624475" w:rsidP="00624475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624475" w:rsidRDefault="00624475" w:rsidP="00624475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624475" w:rsidRDefault="00624475" w:rsidP="00624475">
      <w:pPr>
        <w:spacing w:line="580" w:lineRule="exact"/>
        <w:ind w:firstLineChars="2150" w:firstLine="688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四川省眉州监狱</w:t>
      </w:r>
    </w:p>
    <w:p w:rsidR="00624475" w:rsidRPr="00B769C2" w:rsidRDefault="00624475" w:rsidP="00624475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624475" w:rsidRPr="00B769C2" w:rsidRDefault="00624475" w:rsidP="00624475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                                     二〇二五年九月二十九日</w:t>
      </w:r>
    </w:p>
    <w:p w:rsidR="00624475" w:rsidRPr="00B769C2" w:rsidRDefault="00624475" w:rsidP="00624475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bookmarkStart w:id="0" w:name="_GoBack"/>
      <w:bookmarkEnd w:id="0"/>
    </w:p>
    <w:sectPr w:rsidR="00624475" w:rsidRPr="00B769C2" w:rsidSect="002F7058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3E8"/>
    <w:rsid w:val="002F7058"/>
    <w:rsid w:val="00624475"/>
    <w:rsid w:val="009643E8"/>
    <w:rsid w:val="00AB6E6B"/>
    <w:rsid w:val="00C56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4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4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BE4D6BC1.dotm</Template>
  <TotalTime>0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4</cp:revision>
  <dcterms:created xsi:type="dcterms:W3CDTF">2025-10-10T01:00:00Z</dcterms:created>
  <dcterms:modified xsi:type="dcterms:W3CDTF">2025-10-10T02:21:00Z</dcterms:modified>
</cp:coreProperties>
</file>