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罪犯谭虎，男，1986年7月7日出生，小学文化，现在四川省眉州监狱六监区服刑。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罪犯谭虎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谭虎减刑八个月,剥夺政治权利改为二年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7040" w:firstLineChars="2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二〇二五年九月二十九日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19F2616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883CA9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2025-09-30T07:33:29Z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