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CF9" w:rsidRDefault="00F34CF9" w:rsidP="00F34CF9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F34CF9" w:rsidRDefault="00F34CF9" w:rsidP="00F34CF9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F34CF9" w:rsidRDefault="00F34CF9" w:rsidP="00F34CF9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F34CF9" w:rsidRDefault="00F34CF9" w:rsidP="00F34CF9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F34CF9" w:rsidRDefault="00F34CF9" w:rsidP="00F34CF9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罪犯胡启松，男，1990年1月22日出生，初中文化，</w:t>
      </w:r>
      <w:r w:rsidR="00BA1ED0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BA1ED0" w:rsidRDefault="00BA1ED0" w:rsidP="00BA1ED0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罪犯胡启松在服刑期间，认真遵守监规，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F34CF9" w:rsidRPr="00FD6AD5" w:rsidRDefault="00F34CF9" w:rsidP="00F34CF9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为此，根据《中华人民共和国监狱法》第二十九条、《中华人民共和国刑法》第七十八条、《中华人民共和国刑事诉讼法》第二百七十三条第二款之规定，建议对罪犯胡启松减刑七个月。特报请裁定。</w:t>
      </w:r>
    </w:p>
    <w:p w:rsidR="00F34CF9" w:rsidRPr="00FD6AD5" w:rsidRDefault="00F34CF9" w:rsidP="00F34CF9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F34CF9" w:rsidRPr="00FD6AD5" w:rsidRDefault="00F34CF9" w:rsidP="00F34CF9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F34CF9" w:rsidRPr="00FD6AD5" w:rsidRDefault="00F34CF9" w:rsidP="00F34CF9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F34CF9" w:rsidRDefault="00F34CF9" w:rsidP="00F34CF9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F34CF9" w:rsidRDefault="00F34CF9" w:rsidP="00F34CF9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F34CF9" w:rsidRDefault="00F34CF9" w:rsidP="00F34CF9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F34CF9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0570"/>
    <w:rsid w:val="00041ECC"/>
    <w:rsid w:val="00053C0D"/>
    <w:rsid w:val="000A1BF2"/>
    <w:rsid w:val="000C5943"/>
    <w:rsid w:val="000F2F13"/>
    <w:rsid w:val="000F4FBD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2A04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97389"/>
    <w:rsid w:val="006B28D8"/>
    <w:rsid w:val="006C6AF6"/>
    <w:rsid w:val="00713E30"/>
    <w:rsid w:val="00715FA6"/>
    <w:rsid w:val="00716915"/>
    <w:rsid w:val="007253F9"/>
    <w:rsid w:val="00754436"/>
    <w:rsid w:val="00796CC2"/>
    <w:rsid w:val="007A186D"/>
    <w:rsid w:val="007F19C4"/>
    <w:rsid w:val="007F3F80"/>
    <w:rsid w:val="008132F0"/>
    <w:rsid w:val="008C7E69"/>
    <w:rsid w:val="008F53FC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A1ED0"/>
    <w:rsid w:val="00BB3F26"/>
    <w:rsid w:val="00BD44A7"/>
    <w:rsid w:val="00BD5210"/>
    <w:rsid w:val="00BD587E"/>
    <w:rsid w:val="00C21DC8"/>
    <w:rsid w:val="00C2371C"/>
    <w:rsid w:val="00C46A35"/>
    <w:rsid w:val="00C66904"/>
    <w:rsid w:val="00C700A4"/>
    <w:rsid w:val="00C7117E"/>
    <w:rsid w:val="00C7388E"/>
    <w:rsid w:val="00C975FD"/>
    <w:rsid w:val="00CA4BAF"/>
    <w:rsid w:val="00CB64D4"/>
    <w:rsid w:val="00CC4BE7"/>
    <w:rsid w:val="00CF23DD"/>
    <w:rsid w:val="00D17D99"/>
    <w:rsid w:val="00D43436"/>
    <w:rsid w:val="00D80FB6"/>
    <w:rsid w:val="00DD0251"/>
    <w:rsid w:val="00E0651D"/>
    <w:rsid w:val="00E06803"/>
    <w:rsid w:val="00E22FBD"/>
    <w:rsid w:val="00E27BCA"/>
    <w:rsid w:val="00E4204C"/>
    <w:rsid w:val="00E44C4B"/>
    <w:rsid w:val="00E64E4D"/>
    <w:rsid w:val="00E8261A"/>
    <w:rsid w:val="00E96262"/>
    <w:rsid w:val="00EA1BF8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34CF9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CF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5848A1D-9694-4BA6-B824-CC4440D63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954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141</cp:revision>
  <cp:lastPrinted>2022-06-22T02:19:00Z</cp:lastPrinted>
  <dcterms:created xsi:type="dcterms:W3CDTF">2022-03-23T06:35:00Z</dcterms:created>
  <dcterms:modified xsi:type="dcterms:W3CDTF">2025-10-10T06:17:00Z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