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9C" w:rsidRPr="00142ADE" w:rsidRDefault="009C119C" w:rsidP="009C119C">
      <w:pPr>
        <w:widowControl/>
        <w:ind w:firstLineChars="700" w:firstLine="3092"/>
        <w:jc w:val="left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9C119C" w:rsidRPr="00142ADE" w:rsidRDefault="009C119C" w:rsidP="009C119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9C119C" w:rsidRPr="00142ADE" w:rsidRDefault="009C119C" w:rsidP="009C119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C119C" w:rsidRPr="00142ADE" w:rsidRDefault="009C119C" w:rsidP="009C119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C119C" w:rsidRPr="00142ADE" w:rsidRDefault="009C119C" w:rsidP="009C119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胡军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1974年3月26日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9C119C" w:rsidRPr="00142ADE" w:rsidRDefault="009C119C" w:rsidP="009C119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胡军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9C119C" w:rsidRPr="00B769C2" w:rsidRDefault="009C119C" w:rsidP="009C119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胡军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九个月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9C119C" w:rsidRPr="00B769C2" w:rsidRDefault="009C119C" w:rsidP="009C119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9C119C" w:rsidRPr="00B769C2" w:rsidRDefault="009C119C" w:rsidP="009C119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9C119C" w:rsidRDefault="009C119C" w:rsidP="009C119C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9C119C" w:rsidRDefault="009C119C" w:rsidP="009C119C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9C119C" w:rsidRDefault="009C119C" w:rsidP="009C119C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9C119C" w:rsidRPr="00B769C2" w:rsidRDefault="009C119C" w:rsidP="009C119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9C119C" w:rsidRPr="00B769C2" w:rsidRDefault="009C119C" w:rsidP="009C119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9C119C" w:rsidRPr="00B769C2" w:rsidRDefault="009C119C" w:rsidP="009C119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9C119C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6D5238"/>
    <w:rsid w:val="009643E8"/>
    <w:rsid w:val="009C119C"/>
    <w:rsid w:val="00C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1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1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2025-10-10T02:16:00Z</dcterms:modified>
</cp:coreProperties>
</file>