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2BC" w:rsidRDefault="0052164D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8E02BC" w:rsidRDefault="0052164D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8E02BC" w:rsidRDefault="008E02BC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8E02BC" w:rsidRDefault="0052164D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罪犯章伟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</w:t>
      </w:r>
      <w:r>
        <w:rPr>
          <w:rFonts w:ascii="仿宋" w:eastAsia="仿宋" w:hAnsi="仿宋"/>
          <w:sz w:val="32"/>
          <w:szCs w:val="32"/>
        </w:rPr>
        <w:t>1981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29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，中专文化</w:t>
      </w:r>
      <w:r>
        <w:rPr>
          <w:rFonts w:ascii="仿宋" w:eastAsia="仿宋" w:hAnsi="仿宋" w:hint="eastAsia"/>
          <w:sz w:val="32"/>
          <w:szCs w:val="32"/>
        </w:rPr>
        <w:t>。现在四川省眉州监狱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52164D" w:rsidRPr="0052164D" w:rsidRDefault="0052164D" w:rsidP="0052164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章伟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8E02BC" w:rsidRDefault="0052164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为此，根据《中华人民共和国监狱法》第二十九条、《中华人民共和国刑法》第七十八条、《中华人民共和国刑事诉讼法》第二百七十三条第二款之规定，建议对罪犯章伟减刑七个月。特报请裁定。</w:t>
      </w:r>
    </w:p>
    <w:p w:rsidR="008E02BC" w:rsidRDefault="0052164D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E02BC" w:rsidRDefault="0052164D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8E02BC" w:rsidRDefault="0052164D" w:rsidP="0052164D">
      <w:pPr>
        <w:tabs>
          <w:tab w:val="left" w:pos="735"/>
        </w:tabs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</w:p>
    <w:p w:rsidR="008E02BC" w:rsidRDefault="0052164D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8E02BC" w:rsidRDefault="0052164D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二五年九月二十九日</w:t>
      </w:r>
    </w:p>
    <w:p w:rsidR="008E02BC" w:rsidRDefault="008E02BC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8E02BC" w:rsidRDefault="008E02BC">
      <w:pPr>
        <w:sectPr w:rsidR="008E02BC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E02BC" w:rsidRDefault="008E02BC">
      <w:pPr>
        <w:sectPr w:rsidR="008E02BC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E02BC" w:rsidRDefault="008E02BC">
      <w:pPr>
        <w:sectPr w:rsidR="008E02BC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8E02BC" w:rsidRDefault="008E02BC"/>
    <w:sectPr w:rsidR="008E02BC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4D" w:rsidRDefault="0052164D" w:rsidP="0052164D">
      <w:r>
        <w:separator/>
      </w:r>
    </w:p>
  </w:endnote>
  <w:endnote w:type="continuationSeparator" w:id="0">
    <w:p w:rsidR="0052164D" w:rsidRDefault="0052164D" w:rsidP="0052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4D" w:rsidRDefault="0052164D" w:rsidP="0052164D">
      <w:r>
        <w:separator/>
      </w:r>
    </w:p>
  </w:footnote>
  <w:footnote w:type="continuationSeparator" w:id="0">
    <w:p w:rsidR="0052164D" w:rsidRDefault="0052164D" w:rsidP="00521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2164D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8E02BC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EB3265F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1229</TotalTime>
  <Pages>1</Pages>
  <Words>194</Words>
  <Characters>22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4</cp:revision>
  <dcterms:created xsi:type="dcterms:W3CDTF">2025-08-07T07:42:00Z</dcterms:created>
  <dcterms:modified xsi:type="dcterms:W3CDTF">2025-10-09T01:38:00Z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