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罪犯石颜珍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1985年2月10日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，初中文化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石颜珍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石颜珍</w:t>
      </w:r>
      <w:r>
        <w:rPr>
          <w:rFonts w:hint="eastAsia" w:ascii="仿宋" w:hAnsi="仿宋" w:eastAsia="仿宋"/>
          <w:color w:val="auto"/>
          <w:sz w:val="32"/>
          <w:szCs w:val="32"/>
        </w:rPr>
        <w:t>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7AA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74E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626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53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012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A7FD4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3A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12D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1D7927DD"/>
    <w:rsid w:val="1F710208"/>
    <w:rsid w:val="26FD1603"/>
    <w:rsid w:val="3F951AEE"/>
    <w:rsid w:val="43ED5DC9"/>
    <w:rsid w:val="4D16416F"/>
    <w:rsid w:val="507D29F2"/>
    <w:rsid w:val="51CB336A"/>
    <w:rsid w:val="62175CEE"/>
    <w:rsid w:val="6599265A"/>
    <w:rsid w:val="67D2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48A5A7-7D5F-4C10-9324-7B2F650154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CD702172.dotm</Template>
  <Company>Microsoft</Company>
  <Pages>6</Pages>
  <Words>2463</Words>
  <Characters>371</Characters>
  <Lines>3</Lines>
  <Paragraphs>5</Paragraphs>
  <TotalTime>4</TotalTime>
  <ScaleCrop>false</ScaleCrop>
  <LinksUpToDate>false</LinksUpToDate>
  <CharactersWithSpaces>2829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2025-07-10T03:24:00Z</dcterms:created>
  <dc:creator>Billgates</dc:creator>
  <cp:lastModifiedBy>6391</cp:lastModifiedBy>
  <cp:lastPrinted>2018-02-22T08:11:00Z</cp:lastPrinted>
  <dcterms:modified xsi:type="dcterms:W3CDTF">2025-10-09T06:17:08Z</dcterms:modified>
  <dc:title>四川省眉山监狱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D7150D5777CA42D99C527B92BD53E61D</vt:lpwstr>
  </property>
</Properties>
</file>