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A" w:rsidRDefault="00DB32DA" w:rsidP="00DB32D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B32DA" w:rsidRDefault="00DB32DA" w:rsidP="00DB32D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B32DA" w:rsidRDefault="00DB32DA" w:rsidP="00DB32D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B32DA" w:rsidRDefault="00DB32DA" w:rsidP="00DB32DA">
      <w:pPr>
        <w:spacing w:line="52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B32DA" w:rsidRDefault="00DB32DA" w:rsidP="00DB32D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罪犯石勇，曾用名石磊，男，1987年10月17日出生，初中肄业，</w:t>
      </w:r>
      <w:r w:rsidR="006517CF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6517CF" w:rsidRDefault="006517CF" w:rsidP="006517CF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罪犯石勇在服刑期间，认真遵守监规，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DB32DA" w:rsidRPr="00FD6AD5" w:rsidRDefault="00DB32DA" w:rsidP="00DB32DA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为此，根据《中华人民共和国监狱法》第二十九条、《中华人民共和国刑法》第七十八条、《中华人民共和国刑事诉讼法》第二百七十三条第二款之规定，建议对罪犯石勇减刑四个月。特报请裁定。</w:t>
      </w:r>
    </w:p>
    <w:p w:rsidR="00DB32DA" w:rsidRPr="00FD6AD5" w:rsidRDefault="00DB32DA" w:rsidP="00DB32DA">
      <w:pPr>
        <w:spacing w:line="52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B32DA" w:rsidRPr="00FD6AD5" w:rsidRDefault="00DB32DA" w:rsidP="00DB32DA">
      <w:pPr>
        <w:spacing w:line="52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DB32DA" w:rsidRDefault="00DB32DA" w:rsidP="00DB32DA">
      <w:pPr>
        <w:spacing w:line="520" w:lineRule="exact"/>
        <w:ind w:right="1360"/>
        <w:rPr>
          <w:rFonts w:ascii="仿宋" w:eastAsia="仿宋" w:hAnsi="仿宋"/>
          <w:sz w:val="32"/>
          <w:szCs w:val="32"/>
        </w:rPr>
      </w:pPr>
    </w:p>
    <w:p w:rsidR="00DB32DA" w:rsidRDefault="00DB32DA" w:rsidP="00DB32DA">
      <w:pPr>
        <w:spacing w:line="52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DB32DA" w:rsidRDefault="00DB32DA" w:rsidP="00DB32DA">
      <w:pPr>
        <w:spacing w:line="520" w:lineRule="exact"/>
        <w:ind w:right="72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DB32DA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4913"/>
    <w:rsid w:val="003C532D"/>
    <w:rsid w:val="003F47EE"/>
    <w:rsid w:val="004055AE"/>
    <w:rsid w:val="004055BA"/>
    <w:rsid w:val="0040663F"/>
    <w:rsid w:val="004160CB"/>
    <w:rsid w:val="0045283E"/>
    <w:rsid w:val="004722E1"/>
    <w:rsid w:val="0049407F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17CF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34C0A"/>
    <w:rsid w:val="00A45E0E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CF1F03"/>
    <w:rsid w:val="00D17D99"/>
    <w:rsid w:val="00D43436"/>
    <w:rsid w:val="00D80FB6"/>
    <w:rsid w:val="00DB32DA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6C18"/>
    <w:rsid w:val="00F82BC7"/>
    <w:rsid w:val="00FB6C41"/>
    <w:rsid w:val="00FC0514"/>
    <w:rsid w:val="00FD529D"/>
    <w:rsid w:val="00FE6E0C"/>
    <w:rsid w:val="00FF7019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BE6820-2F00-4FF8-82FD-56AE4A84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954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