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C64" w:rsidRDefault="00837C64" w:rsidP="00837C64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</w:p>
    <w:p w:rsidR="00837C64" w:rsidRPr="00142ADE" w:rsidRDefault="00837C64" w:rsidP="00837C64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837C64" w:rsidRPr="00142ADE" w:rsidRDefault="00837C64" w:rsidP="00837C64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837C64" w:rsidRPr="00142ADE" w:rsidRDefault="00837C64" w:rsidP="00837C64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837C64" w:rsidRPr="00142ADE" w:rsidRDefault="00837C64" w:rsidP="00837C64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837C64" w:rsidRPr="00142ADE" w:rsidRDefault="00837C64" w:rsidP="00837C64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田建兵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1967年12月16日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初中文化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837C64" w:rsidRPr="00142ADE" w:rsidRDefault="00837C64" w:rsidP="00837C64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田建兵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。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该犯系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累犯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、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毒品再犯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，依法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应当从严。</w:t>
      </w:r>
    </w:p>
    <w:p w:rsidR="00837C64" w:rsidRPr="00B769C2" w:rsidRDefault="00837C64" w:rsidP="00837C64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田建兵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837C64" w:rsidRPr="00B769C2" w:rsidRDefault="00837C64" w:rsidP="00837C64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837C64" w:rsidRPr="00B769C2" w:rsidRDefault="00837C64" w:rsidP="00837C64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837C64" w:rsidRDefault="00837C64" w:rsidP="00837C64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</w:p>
    <w:p w:rsidR="00837C64" w:rsidRDefault="00837C64" w:rsidP="00837C64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</w:p>
    <w:p w:rsidR="00837C64" w:rsidRDefault="00837C64" w:rsidP="00837C64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837C64" w:rsidRDefault="00837C64" w:rsidP="00837C64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837C64" w:rsidRPr="00B769C2" w:rsidRDefault="00837C64" w:rsidP="00837C64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 二〇二五年九月二十九日</w:t>
      </w:r>
    </w:p>
    <w:p w:rsidR="00837C64" w:rsidRPr="00B769C2" w:rsidRDefault="00837C64" w:rsidP="00837C64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bookmarkStart w:id="0" w:name="_GoBack"/>
      <w:bookmarkEnd w:id="0"/>
    </w:p>
    <w:sectPr w:rsidR="00837C64" w:rsidRPr="00B769C2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2F7058"/>
    <w:rsid w:val="00837C64"/>
    <w:rsid w:val="008F2564"/>
    <w:rsid w:val="009643E8"/>
    <w:rsid w:val="00C5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2025-10-10T01:00:00Z</dcterms:created>
  <dcterms:modified xsi:type="dcterms:W3CDTF">2025-10-10T02:17:00Z</dcterms:modified>
</cp:coreProperties>
</file>