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93" w:rsidRDefault="00B01793" w:rsidP="00B01793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01793" w:rsidRDefault="00B01793" w:rsidP="00B01793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报请减刑建议书</w:t>
      </w:r>
    </w:p>
    <w:p w:rsidR="001C3EBA" w:rsidRDefault="001C3EBA" w:rsidP="00B01793">
      <w:pPr>
        <w:spacing w:line="700" w:lineRule="exact"/>
        <w:jc w:val="center"/>
        <w:rPr>
          <w:rFonts w:ascii="宋体" w:hAnsi="宋体"/>
          <w:b/>
          <w:sz w:val="44"/>
          <w:szCs w:val="44"/>
        </w:rPr>
      </w:pPr>
    </w:p>
    <w:p w:rsidR="001C3EBA" w:rsidRPr="001C3EBA" w:rsidRDefault="00B01793" w:rsidP="00B01793">
      <w:pPr>
        <w:spacing w:line="580" w:lineRule="exact"/>
        <w:ind w:rightChars="-159" w:right="-334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1571CB">
        <w:rPr>
          <w:rFonts w:ascii="仿宋" w:eastAsia="仿宋" w:hAnsi="仿宋" w:hint="eastAsia"/>
          <w:sz w:val="28"/>
          <w:szCs w:val="28"/>
        </w:rPr>
        <w:t xml:space="preserve">           </w:t>
      </w:r>
      <w:r w:rsidR="001571CB" w:rsidRPr="001C3EBA">
        <w:rPr>
          <w:rFonts w:ascii="仿宋" w:eastAsia="仿宋" w:hAnsi="仿宋" w:hint="eastAsia"/>
          <w:sz w:val="32"/>
          <w:szCs w:val="32"/>
        </w:rPr>
        <w:t xml:space="preserve"> </w:t>
      </w:r>
    </w:p>
    <w:p w:rsidR="00B01793" w:rsidRDefault="00B01793" w:rsidP="00B0179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8148CB">
        <w:rPr>
          <w:rFonts w:ascii="仿宋" w:eastAsia="仿宋" w:hAnsi="仿宋" w:hint="eastAsia"/>
          <w:sz w:val="32"/>
          <w:szCs w:val="32"/>
        </w:rPr>
        <w:t>王驰</w:t>
      </w:r>
      <w:r>
        <w:rPr>
          <w:rFonts w:ascii="仿宋" w:eastAsia="仿宋" w:hAnsi="仿宋" w:hint="eastAsia"/>
          <w:sz w:val="32"/>
          <w:szCs w:val="32"/>
        </w:rPr>
        <w:t>，男，19</w:t>
      </w:r>
      <w:r w:rsidR="008148CB">
        <w:rPr>
          <w:rFonts w:ascii="仿宋" w:eastAsia="仿宋" w:hAnsi="仿宋" w:hint="eastAsia"/>
          <w:sz w:val="32"/>
          <w:szCs w:val="32"/>
        </w:rPr>
        <w:t>68</w:t>
      </w:r>
      <w:r>
        <w:rPr>
          <w:rFonts w:ascii="仿宋" w:eastAsia="仿宋" w:hAnsi="仿宋" w:hint="eastAsia"/>
          <w:sz w:val="32"/>
          <w:szCs w:val="32"/>
        </w:rPr>
        <w:t>年</w:t>
      </w:r>
      <w:r w:rsidR="008148CB"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 w:rsidR="008148CB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7日出生，汉族，</w:t>
      </w:r>
      <w:r w:rsidR="008148CB">
        <w:rPr>
          <w:rFonts w:ascii="仿宋" w:eastAsia="仿宋" w:hAnsi="仿宋" w:hint="eastAsia"/>
          <w:sz w:val="32"/>
          <w:szCs w:val="32"/>
        </w:rPr>
        <w:t>大专</w:t>
      </w:r>
      <w:r>
        <w:rPr>
          <w:rFonts w:ascii="仿宋" w:eastAsia="仿宋" w:hAnsi="仿宋" w:hint="eastAsia"/>
          <w:sz w:val="32"/>
          <w:szCs w:val="32"/>
        </w:rPr>
        <w:t>文化，</w:t>
      </w:r>
      <w:r w:rsidR="001571CB" w:rsidRPr="004F29B6">
        <w:rPr>
          <w:rFonts w:ascii="仿宋" w:eastAsia="仿宋" w:hAnsi="仿宋" w:cs="仿宋" w:hint="eastAsia"/>
          <w:sz w:val="32"/>
          <w:szCs w:val="32"/>
        </w:rPr>
        <w:t>现在四川省眉州监狱服刑。</w:t>
      </w:r>
    </w:p>
    <w:p w:rsidR="00B01793" w:rsidRDefault="00B01793" w:rsidP="00BA51C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 w:rsidR="008148CB">
        <w:rPr>
          <w:rFonts w:ascii="仿宋" w:eastAsia="仿宋" w:hAnsi="仿宋" w:cs="仿宋" w:hint="eastAsia"/>
          <w:sz w:val="32"/>
          <w:szCs w:val="32"/>
        </w:rPr>
        <w:t>王驰</w:t>
      </w:r>
      <w:r>
        <w:rPr>
          <w:rFonts w:ascii="仿宋" w:eastAsia="仿宋" w:hAnsi="仿宋" w:cs="仿宋" w:hint="eastAsia"/>
          <w:sz w:val="32"/>
          <w:szCs w:val="32"/>
        </w:rPr>
        <w:t>在服刑改造期间，能认罪悔罪；遵守监规纪律，接受教育改造；按时参加“三课”学习，积极参加劳动，确有悔改表现。</w:t>
      </w:r>
    </w:p>
    <w:p w:rsidR="00B01793" w:rsidRDefault="00BA51CE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 w:rsidR="00B01793">
        <w:rPr>
          <w:rFonts w:ascii="仿宋" w:eastAsia="仿宋" w:hAnsi="仿宋" w:hint="eastAsia"/>
          <w:sz w:val="32"/>
          <w:szCs w:val="32"/>
        </w:rPr>
        <w:t>根据《中华人民共和国监狱法》第29条、《中华人民共和国刑法》第78条第1款、《中华人民共和国刑事诉讼法》第273条第2款之规定，</w:t>
      </w:r>
      <w:r w:rsidR="00B01793"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 w:rsidR="008148CB">
        <w:rPr>
          <w:rFonts w:ascii="仿宋" w:eastAsia="仿宋" w:hAnsi="仿宋" w:cs="仿宋" w:hint="eastAsia"/>
          <w:sz w:val="32"/>
          <w:szCs w:val="32"/>
        </w:rPr>
        <w:t>王驰</w:t>
      </w:r>
      <w:r w:rsidR="00B01793">
        <w:rPr>
          <w:rFonts w:ascii="仿宋" w:eastAsia="仿宋" w:hAnsi="仿宋" w:hint="eastAsia"/>
          <w:color w:val="000000" w:themeColor="text1"/>
          <w:sz w:val="32"/>
          <w:szCs w:val="32"/>
        </w:rPr>
        <w:t>予以减刑七个月。特报请裁定</w:t>
      </w:r>
      <w:r w:rsidR="00B01793">
        <w:rPr>
          <w:rFonts w:ascii="仿宋" w:eastAsia="仿宋" w:hAnsi="仿宋" w:hint="eastAsia"/>
          <w:sz w:val="32"/>
          <w:szCs w:val="32"/>
        </w:rPr>
        <w:t>。</w:t>
      </w:r>
    </w:p>
    <w:p w:rsidR="00B01793" w:rsidRDefault="00B01793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B01793" w:rsidRDefault="00B01793" w:rsidP="00B01793">
      <w:pPr>
        <w:snapToGrid w:val="0"/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B01793" w:rsidRDefault="00B01793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1C3EBA" w:rsidRDefault="001C3EBA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</w:t>
      </w:r>
    </w:p>
    <w:p w:rsidR="001C3EBA" w:rsidRDefault="001C3EBA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1C3EBA" w:rsidRDefault="001C3EBA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B01793" w:rsidRDefault="001C3EBA" w:rsidP="001C3EBA">
      <w:pPr>
        <w:snapToGrid w:val="0"/>
        <w:spacing w:line="580" w:lineRule="exact"/>
        <w:ind w:firstLineChars="1750" w:firstLine="56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BA1936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四川省眉州监狱</w:t>
      </w:r>
    </w:p>
    <w:p w:rsidR="00B01793" w:rsidRDefault="00B01793" w:rsidP="00B01793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二0</w:t>
      </w:r>
      <w:r w:rsidR="00BF2601">
        <w:rPr>
          <w:rFonts w:ascii="仿宋" w:eastAsia="仿宋" w:hAnsi="仿宋" w:hint="eastAsia"/>
          <w:sz w:val="32"/>
          <w:szCs w:val="32"/>
        </w:rPr>
        <w:t>二五年</w:t>
      </w:r>
      <w:r w:rsidR="001C3EBA">
        <w:rPr>
          <w:rFonts w:ascii="仿宋" w:eastAsia="仿宋" w:hAnsi="仿宋" w:hint="eastAsia"/>
          <w:sz w:val="32"/>
          <w:szCs w:val="32"/>
        </w:rPr>
        <w:t>九</w:t>
      </w:r>
      <w:r w:rsidR="00BF2601">
        <w:rPr>
          <w:rFonts w:ascii="仿宋" w:eastAsia="仿宋" w:hAnsi="仿宋" w:hint="eastAsia"/>
          <w:sz w:val="32"/>
          <w:szCs w:val="32"/>
        </w:rPr>
        <w:t>月二十</w:t>
      </w:r>
      <w:r w:rsidR="001C3EBA">
        <w:rPr>
          <w:rFonts w:ascii="仿宋" w:eastAsia="仿宋" w:hAnsi="仿宋" w:hint="eastAsia"/>
          <w:sz w:val="32"/>
          <w:szCs w:val="32"/>
        </w:rPr>
        <w:t>九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B01793" w:rsidRDefault="00B01793" w:rsidP="00B01793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B01793" w:rsidRDefault="00B01793" w:rsidP="00B01793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B01793" w:rsidRDefault="00B01793" w:rsidP="00B01793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B01793" w:rsidRDefault="00B01793" w:rsidP="00B01793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sectPr w:rsidR="00B01793" w:rsidSect="00DA598C">
      <w:pgSz w:w="11906" w:h="16838"/>
      <w:pgMar w:top="1134" w:right="1134" w:bottom="1134" w:left="1134" w:header="709" w:footer="709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80"/>
    <w:rsid w:val="000474B4"/>
    <w:rsid w:val="00050855"/>
    <w:rsid w:val="001571CB"/>
    <w:rsid w:val="001C3EBA"/>
    <w:rsid w:val="00226542"/>
    <w:rsid w:val="00227ECF"/>
    <w:rsid w:val="002636AA"/>
    <w:rsid w:val="002A5383"/>
    <w:rsid w:val="00316A9B"/>
    <w:rsid w:val="003F37CD"/>
    <w:rsid w:val="004254C6"/>
    <w:rsid w:val="004C3AA5"/>
    <w:rsid w:val="004E76E6"/>
    <w:rsid w:val="004F5A33"/>
    <w:rsid w:val="00524A9E"/>
    <w:rsid w:val="00537546"/>
    <w:rsid w:val="00542EA4"/>
    <w:rsid w:val="0057247C"/>
    <w:rsid w:val="005F4175"/>
    <w:rsid w:val="00605A37"/>
    <w:rsid w:val="00692B34"/>
    <w:rsid w:val="006C4F33"/>
    <w:rsid w:val="00713D55"/>
    <w:rsid w:val="00740475"/>
    <w:rsid w:val="007545B6"/>
    <w:rsid w:val="007E6A05"/>
    <w:rsid w:val="008148CB"/>
    <w:rsid w:val="0081671A"/>
    <w:rsid w:val="00831DCC"/>
    <w:rsid w:val="00891934"/>
    <w:rsid w:val="008961BE"/>
    <w:rsid w:val="008A60EC"/>
    <w:rsid w:val="008C2980"/>
    <w:rsid w:val="008C6FB4"/>
    <w:rsid w:val="008E3206"/>
    <w:rsid w:val="00974E53"/>
    <w:rsid w:val="00995ADC"/>
    <w:rsid w:val="009C36DB"/>
    <w:rsid w:val="009D10E7"/>
    <w:rsid w:val="00A87612"/>
    <w:rsid w:val="00B01793"/>
    <w:rsid w:val="00B30E04"/>
    <w:rsid w:val="00BA51CE"/>
    <w:rsid w:val="00BF2601"/>
    <w:rsid w:val="00C077E5"/>
    <w:rsid w:val="00C94D8C"/>
    <w:rsid w:val="00CC3BF9"/>
    <w:rsid w:val="00D27758"/>
    <w:rsid w:val="00DA598C"/>
    <w:rsid w:val="00E1174A"/>
    <w:rsid w:val="00E60F32"/>
    <w:rsid w:val="00EE68D4"/>
    <w:rsid w:val="00F4403F"/>
    <w:rsid w:val="00F57854"/>
    <w:rsid w:val="00F71040"/>
    <w:rsid w:val="00F966DE"/>
    <w:rsid w:val="00FB61B4"/>
    <w:rsid w:val="00FD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5A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5A3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5A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5A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B89F109E.dotm</Template>
  <TotalTime>129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65</cp:revision>
  <cp:lastPrinted>2025-10-10T00:50:00Z</cp:lastPrinted>
  <dcterms:created xsi:type="dcterms:W3CDTF">2025-01-24T02:56:00Z</dcterms:created>
  <dcterms:modified xsi:type="dcterms:W3CDTF">2025-10-10T02:11:00Z</dcterms:modified>
</cp:coreProperties>
</file>