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罪犯王志春，男，1975年1月16日出生，初中文化，现在四川省眉州监狱服刑。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罪犯王志春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为此，根据《中华人民共和国监狱法》第二十九条、《中华人民共和国刑法》第五十七条第二款、第七十八条、《中华人民共和国刑事诉讼法》第二百七十三条第二款的规定，建议对罪犯王志春减刑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7040" w:firstLineChars="2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09D0A43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9554D5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