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罪犯王大勇，男，1981年9月17日出生，初中文化现在四川省眉州监狱服刑。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罪犯王大勇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王大勇减刑六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二〇二五年九月二十九日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583912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97A063C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