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1DA" w:rsidRDefault="00606DC9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E41DA" w:rsidRDefault="00606DC9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E41DA" w:rsidRDefault="008E41DA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8E41DA" w:rsidRDefault="00606DC9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罪犯熊魏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1975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，初中肄业文化</w:t>
      </w:r>
      <w:r>
        <w:rPr>
          <w:rFonts w:ascii="仿宋" w:eastAsia="仿宋" w:hAnsi="仿宋" w:hint="eastAsia"/>
          <w:sz w:val="32"/>
          <w:szCs w:val="32"/>
        </w:rPr>
        <w:t>。现在四川省眉州监狱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606DC9" w:rsidRPr="00606DC9" w:rsidRDefault="00606DC9" w:rsidP="00606DC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熊魏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8E41DA" w:rsidRDefault="00606DC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为此，根据《中华人民共和国监狱法》第二十九条、《中华人民共和国刑法》第七十八条、《中华人民共和国刑事诉讼法》第二百七十三条第二款之规定，建议对罪犯熊魏减刑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8E41DA" w:rsidRDefault="00606DC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E41DA" w:rsidRDefault="00606DC9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E41DA" w:rsidRDefault="008E41DA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8E41DA" w:rsidRDefault="00606DC9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8E41DA" w:rsidRDefault="00606DC9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二五年九月二十九日</w:t>
      </w:r>
    </w:p>
    <w:p w:rsidR="008E41DA" w:rsidRDefault="008E41DA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8E41DA" w:rsidRDefault="008E41DA">
      <w:pPr>
        <w:sectPr w:rsidR="008E41DA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41DA" w:rsidRDefault="008E41DA">
      <w:pPr>
        <w:sectPr w:rsidR="008E41DA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41DA" w:rsidRDefault="008E41DA">
      <w:pPr>
        <w:sectPr w:rsidR="008E41DA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41DA" w:rsidRDefault="008E41DA"/>
    <w:sectPr w:rsidR="008E41DA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DC9" w:rsidRDefault="00606DC9" w:rsidP="00606DC9">
      <w:r>
        <w:separator/>
      </w:r>
    </w:p>
  </w:endnote>
  <w:endnote w:type="continuationSeparator" w:id="0">
    <w:p w:rsidR="00606DC9" w:rsidRDefault="00606DC9" w:rsidP="0060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DC9" w:rsidRDefault="00606DC9" w:rsidP="00606DC9">
      <w:r>
        <w:separator/>
      </w:r>
    </w:p>
  </w:footnote>
  <w:footnote w:type="continuationSeparator" w:id="0">
    <w:p w:rsidR="00606DC9" w:rsidRDefault="00606DC9" w:rsidP="00606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06DC9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8E41DA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007CE6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1229</TotalTime>
  <Pages>1</Pages>
  <Words>196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