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4C" w:rsidRDefault="001B394C" w:rsidP="001B394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B394C" w:rsidRDefault="001B394C" w:rsidP="001B394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B394C" w:rsidRDefault="001B394C" w:rsidP="001B394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1B394C" w:rsidRDefault="001B394C" w:rsidP="001B394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B394C" w:rsidRDefault="001B394C" w:rsidP="001B394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罪犯汪佳洪，男，1958年10月1日出生，小学文化，</w:t>
      </w:r>
      <w:r w:rsidR="003C4754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3C4754" w:rsidRDefault="003C4754" w:rsidP="003C4754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罪犯汪佳洪在服刑期间，认真遵守监规，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1B394C" w:rsidRPr="00FD6AD5" w:rsidRDefault="001B394C" w:rsidP="001B394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为此，根据《中华人民共和国监狱法》第二十九条、《中华人民共和国刑法》第七十八条、《中华人民共和国刑事诉讼法》第二百七十三条第二款之规定，建议对罪犯汪佳洪减刑八个月。特报请裁定。</w:t>
      </w:r>
    </w:p>
    <w:p w:rsidR="001B394C" w:rsidRPr="00FD6AD5" w:rsidRDefault="001B394C" w:rsidP="001B394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1B394C" w:rsidRPr="00FD6AD5" w:rsidRDefault="001B394C" w:rsidP="001B394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1B394C" w:rsidRDefault="001B394C" w:rsidP="001B394C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1B394C" w:rsidRDefault="001B394C" w:rsidP="001B394C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1B394C" w:rsidRDefault="001B394C" w:rsidP="001B394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B394C" w:rsidRDefault="001B394C" w:rsidP="001B394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5DEC" w:rsidRPr="00172327" w:rsidRDefault="00015DEC" w:rsidP="001B394C">
      <w:bookmarkStart w:id="0" w:name="_GoBack"/>
      <w:bookmarkEnd w:id="0"/>
    </w:p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394C"/>
    <w:rsid w:val="001D1C20"/>
    <w:rsid w:val="001F27DB"/>
    <w:rsid w:val="00200A14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4754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11985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C10E7"/>
    <w:rsid w:val="007E4BDF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10424"/>
    <w:rsid w:val="00C2371C"/>
    <w:rsid w:val="00C46A35"/>
    <w:rsid w:val="00C66904"/>
    <w:rsid w:val="00C7117E"/>
    <w:rsid w:val="00C7388E"/>
    <w:rsid w:val="00C937E9"/>
    <w:rsid w:val="00C975FD"/>
    <w:rsid w:val="00CA4BAF"/>
    <w:rsid w:val="00CB64D4"/>
    <w:rsid w:val="00CC4BE7"/>
    <w:rsid w:val="00D17D99"/>
    <w:rsid w:val="00D43436"/>
    <w:rsid w:val="00D80FB6"/>
    <w:rsid w:val="00DD0251"/>
    <w:rsid w:val="00DF2AE9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8324A9-A2E0-4D14-9DF5-56E0AA765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953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139</cp:revision>
  <cp:lastPrinted>2022-06-22T02:19:00Z</cp:lastPrinted>
  <dcterms:created xsi:type="dcterms:W3CDTF">2022-03-23T06:35:00Z</dcterms:created>
  <dcterms:modified xsi:type="dcterms:W3CDTF">2025-10-10T06:27:00Z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