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FB3" w:rsidRDefault="00CB1FB3" w:rsidP="00CB1FB3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B1FB3" w:rsidRDefault="00CB1FB3" w:rsidP="00CB1FB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B1FB3" w:rsidRDefault="00CB1FB3" w:rsidP="00CB1FB3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B1FB3" w:rsidRDefault="00CB1FB3" w:rsidP="00CB1FB3">
      <w:pPr>
        <w:spacing w:line="54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B1FB3" w:rsidRDefault="00CB1FB3" w:rsidP="00CB1FB3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罪犯毛天宇，男，1986年1月25日出生，初中文化，</w:t>
      </w:r>
      <w:r w:rsidR="00715E83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715E83" w:rsidRDefault="00715E83" w:rsidP="00715E83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罪犯毛天宇在服刑期间，认真遵守监规，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CB1FB3" w:rsidRPr="00FD6AD5" w:rsidRDefault="00CB1FB3" w:rsidP="00CB1FB3">
      <w:pPr>
        <w:spacing w:line="54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为此，根据《中华人民共和国监狱法》第二十九条、《中华人民共和国刑法》第七十八条、《中华人民共和国刑事诉讼法》第二百七十三条第二款之规定，建议对罪犯毛天宇减刑六个月。特报请裁定。</w:t>
      </w:r>
    </w:p>
    <w:p w:rsidR="00CB1FB3" w:rsidRPr="00FD6AD5" w:rsidRDefault="00CB1FB3" w:rsidP="00CB1FB3">
      <w:pPr>
        <w:spacing w:line="54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B1FB3" w:rsidRPr="00FD6AD5" w:rsidRDefault="00CB1FB3" w:rsidP="00CB1FB3">
      <w:pPr>
        <w:spacing w:line="54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B1FB3" w:rsidRPr="00FD6AD5" w:rsidRDefault="00CB1FB3" w:rsidP="00CB1FB3">
      <w:pPr>
        <w:spacing w:line="54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CB1FB3" w:rsidRDefault="00CB1FB3" w:rsidP="00CB1FB3">
      <w:pPr>
        <w:spacing w:line="54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二〇二五年九月二十九日</w:t>
      </w:r>
    </w:p>
    <w:p w:rsidR="00CB1FB3" w:rsidRDefault="00CB1FB3" w:rsidP="00CB1FB3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B1FB3" w:rsidRDefault="00CB1FB3" w:rsidP="00CB1FB3">
      <w:pPr>
        <w:spacing w:line="54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CB1FB3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72715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15E83"/>
    <w:rsid w:val="007253F9"/>
    <w:rsid w:val="00754436"/>
    <w:rsid w:val="00796CC2"/>
    <w:rsid w:val="007A186D"/>
    <w:rsid w:val="007F19C4"/>
    <w:rsid w:val="007F3F80"/>
    <w:rsid w:val="008132F0"/>
    <w:rsid w:val="008463CE"/>
    <w:rsid w:val="008C7E69"/>
    <w:rsid w:val="009057B9"/>
    <w:rsid w:val="009266A1"/>
    <w:rsid w:val="00951194"/>
    <w:rsid w:val="009A3700"/>
    <w:rsid w:val="00AB567B"/>
    <w:rsid w:val="00AD4234"/>
    <w:rsid w:val="00AE1425"/>
    <w:rsid w:val="00B222D3"/>
    <w:rsid w:val="00B83387"/>
    <w:rsid w:val="00B925B6"/>
    <w:rsid w:val="00BB3F26"/>
    <w:rsid w:val="00BD5210"/>
    <w:rsid w:val="00BE7E99"/>
    <w:rsid w:val="00BF32EE"/>
    <w:rsid w:val="00C2371C"/>
    <w:rsid w:val="00C46A35"/>
    <w:rsid w:val="00C66904"/>
    <w:rsid w:val="00C7117E"/>
    <w:rsid w:val="00C7388E"/>
    <w:rsid w:val="00C975FD"/>
    <w:rsid w:val="00CA4BAF"/>
    <w:rsid w:val="00CB1FB3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2D93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1B6B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E936BB-ED1B-4619-ABA8-B5E597334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956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