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罪犯林伟东，男，1967年9月17日出生，大学文化，现在四川省眉州监狱服刑。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罪犯林伟东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五十七条第二款、第七十八条、《中华人民共和国刑事诉讼法》第二百七十三条第二款的规定，建议对罪犯林伟东减刑八个月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ind w:firstLine="6720" w:firstLineChars="21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四川省眉州监狱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二〇二五年九月二十九日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仿宋" w:hAnsi="仿宋" w:eastAsia="仿宋"/>
          <w:sz w:val="32"/>
          <w:szCs w:val="32"/>
        </w:r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17F97"/>
    <w:rsid w:val="00023EFB"/>
    <w:rsid w:val="00085FDD"/>
    <w:rsid w:val="00086F62"/>
    <w:rsid w:val="001566EA"/>
    <w:rsid w:val="00170B90"/>
    <w:rsid w:val="001A41FB"/>
    <w:rsid w:val="0020340D"/>
    <w:rsid w:val="00216F8A"/>
    <w:rsid w:val="002C4F4F"/>
    <w:rsid w:val="002D56EA"/>
    <w:rsid w:val="003843A0"/>
    <w:rsid w:val="003A5734"/>
    <w:rsid w:val="003C6C77"/>
    <w:rsid w:val="004A047A"/>
    <w:rsid w:val="00514E25"/>
    <w:rsid w:val="0055603C"/>
    <w:rsid w:val="005C1C28"/>
    <w:rsid w:val="005D71CC"/>
    <w:rsid w:val="006A0199"/>
    <w:rsid w:val="006C796B"/>
    <w:rsid w:val="006F53AE"/>
    <w:rsid w:val="00747655"/>
    <w:rsid w:val="007F319C"/>
    <w:rsid w:val="00863D75"/>
    <w:rsid w:val="008A4CEA"/>
    <w:rsid w:val="008B07D7"/>
    <w:rsid w:val="008E691D"/>
    <w:rsid w:val="00A110C3"/>
    <w:rsid w:val="00A27CC2"/>
    <w:rsid w:val="00A873E4"/>
    <w:rsid w:val="00B02075"/>
    <w:rsid w:val="00B11C08"/>
    <w:rsid w:val="00C6145C"/>
    <w:rsid w:val="00CE6BE5"/>
    <w:rsid w:val="00CF0CA9"/>
    <w:rsid w:val="00CF3C6A"/>
    <w:rsid w:val="00D81EF6"/>
    <w:rsid w:val="00D82866"/>
    <w:rsid w:val="00DC080F"/>
    <w:rsid w:val="00E424A1"/>
    <w:rsid w:val="00E77154"/>
    <w:rsid w:val="00EC4916"/>
    <w:rsid w:val="00FB2A02"/>
    <w:rsid w:val="01567809"/>
    <w:rsid w:val="02537336"/>
    <w:rsid w:val="032F6C02"/>
    <w:rsid w:val="044D3622"/>
    <w:rsid w:val="0599063A"/>
    <w:rsid w:val="08B819B1"/>
    <w:rsid w:val="08C56C7D"/>
    <w:rsid w:val="094E2B22"/>
    <w:rsid w:val="0A6376E5"/>
    <w:rsid w:val="0AEA46C2"/>
    <w:rsid w:val="0CBB515E"/>
    <w:rsid w:val="0D900053"/>
    <w:rsid w:val="0DA60BEB"/>
    <w:rsid w:val="0E000C15"/>
    <w:rsid w:val="0E171C13"/>
    <w:rsid w:val="0E78496F"/>
    <w:rsid w:val="0E9D2808"/>
    <w:rsid w:val="10972D46"/>
    <w:rsid w:val="10D9685C"/>
    <w:rsid w:val="11C6511F"/>
    <w:rsid w:val="135C3763"/>
    <w:rsid w:val="1463485B"/>
    <w:rsid w:val="147C2E78"/>
    <w:rsid w:val="14A63E5C"/>
    <w:rsid w:val="186F04D9"/>
    <w:rsid w:val="18C77EAC"/>
    <w:rsid w:val="18D14987"/>
    <w:rsid w:val="1A4538DA"/>
    <w:rsid w:val="1A9D23ED"/>
    <w:rsid w:val="1AED0BD1"/>
    <w:rsid w:val="1B7B0EED"/>
    <w:rsid w:val="1E640510"/>
    <w:rsid w:val="1F1163AE"/>
    <w:rsid w:val="1F5E54F4"/>
    <w:rsid w:val="1F8B7DC9"/>
    <w:rsid w:val="201E763A"/>
    <w:rsid w:val="23467786"/>
    <w:rsid w:val="2422311F"/>
    <w:rsid w:val="24717F97"/>
    <w:rsid w:val="259A1443"/>
    <w:rsid w:val="25AF0813"/>
    <w:rsid w:val="25D128DD"/>
    <w:rsid w:val="2693062B"/>
    <w:rsid w:val="272F2C4F"/>
    <w:rsid w:val="27405D2B"/>
    <w:rsid w:val="28DD2440"/>
    <w:rsid w:val="291C720A"/>
    <w:rsid w:val="299647F1"/>
    <w:rsid w:val="29F15BF6"/>
    <w:rsid w:val="2A4B5B7F"/>
    <w:rsid w:val="2A711E2E"/>
    <w:rsid w:val="2B9276A3"/>
    <w:rsid w:val="2BE071C1"/>
    <w:rsid w:val="2CB120CC"/>
    <w:rsid w:val="2D25786F"/>
    <w:rsid w:val="2D3D6C86"/>
    <w:rsid w:val="2D9A2AD1"/>
    <w:rsid w:val="2DD017DC"/>
    <w:rsid w:val="2EF36159"/>
    <w:rsid w:val="3020631E"/>
    <w:rsid w:val="30DB5CC4"/>
    <w:rsid w:val="31683F1A"/>
    <w:rsid w:val="32F0247F"/>
    <w:rsid w:val="3394294F"/>
    <w:rsid w:val="354231E7"/>
    <w:rsid w:val="36F96296"/>
    <w:rsid w:val="370F46E6"/>
    <w:rsid w:val="38021135"/>
    <w:rsid w:val="3A131A45"/>
    <w:rsid w:val="3A1E7DD2"/>
    <w:rsid w:val="3B034D09"/>
    <w:rsid w:val="3CFD6B68"/>
    <w:rsid w:val="3D5B09D4"/>
    <w:rsid w:val="3D7D1666"/>
    <w:rsid w:val="3E424905"/>
    <w:rsid w:val="3EEA0EE0"/>
    <w:rsid w:val="3F2852A8"/>
    <w:rsid w:val="414672DE"/>
    <w:rsid w:val="44DC0588"/>
    <w:rsid w:val="45192C71"/>
    <w:rsid w:val="460210B8"/>
    <w:rsid w:val="48C64EB2"/>
    <w:rsid w:val="493F74B3"/>
    <w:rsid w:val="49770214"/>
    <w:rsid w:val="4A472587"/>
    <w:rsid w:val="4BA15204"/>
    <w:rsid w:val="4C067A38"/>
    <w:rsid w:val="4D6E7A51"/>
    <w:rsid w:val="4EAC0B1C"/>
    <w:rsid w:val="4F226704"/>
    <w:rsid w:val="4FB72EE8"/>
    <w:rsid w:val="508D4A85"/>
    <w:rsid w:val="51AB6B1F"/>
    <w:rsid w:val="52644680"/>
    <w:rsid w:val="52A56C5A"/>
    <w:rsid w:val="54073184"/>
    <w:rsid w:val="575B5325"/>
    <w:rsid w:val="585F2D08"/>
    <w:rsid w:val="587E042C"/>
    <w:rsid w:val="59CD098A"/>
    <w:rsid w:val="5A2055FA"/>
    <w:rsid w:val="5CC73F2D"/>
    <w:rsid w:val="5D120E16"/>
    <w:rsid w:val="5E826D4B"/>
    <w:rsid w:val="5F3E74E2"/>
    <w:rsid w:val="5F4A095A"/>
    <w:rsid w:val="5FD03F9A"/>
    <w:rsid w:val="600B1A6B"/>
    <w:rsid w:val="61164F5D"/>
    <w:rsid w:val="63D71B7D"/>
    <w:rsid w:val="64945442"/>
    <w:rsid w:val="65713C88"/>
    <w:rsid w:val="66CF2E76"/>
    <w:rsid w:val="682B599E"/>
    <w:rsid w:val="685B0894"/>
    <w:rsid w:val="68AF3BEB"/>
    <w:rsid w:val="6A32754E"/>
    <w:rsid w:val="6B742319"/>
    <w:rsid w:val="6D673A11"/>
    <w:rsid w:val="6FB16FB6"/>
    <w:rsid w:val="70FC0FE4"/>
    <w:rsid w:val="71637BF9"/>
    <w:rsid w:val="71D30AF6"/>
    <w:rsid w:val="73CC6A7F"/>
    <w:rsid w:val="73D85266"/>
    <w:rsid w:val="74252D4D"/>
    <w:rsid w:val="745671DF"/>
    <w:rsid w:val="747E4804"/>
    <w:rsid w:val="751A19CB"/>
    <w:rsid w:val="77583B2E"/>
    <w:rsid w:val="77913D8A"/>
    <w:rsid w:val="78F93E41"/>
    <w:rsid w:val="794A0D37"/>
    <w:rsid w:val="798D0177"/>
    <w:rsid w:val="79EC152D"/>
    <w:rsid w:val="7B3E2AD9"/>
    <w:rsid w:val="7BA54D8B"/>
    <w:rsid w:val="7BCE2D80"/>
    <w:rsid w:val="7D8254BB"/>
    <w:rsid w:val="7EE40983"/>
    <w:rsid w:val="7FC3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C2A14BC3.dotm</Template>
  <Pages>48</Pages>
  <Words>2997</Words>
  <Characters>17083</Characters>
  <Lines>142</Lines>
  <Paragraphs>40</Paragraphs>
  <TotalTime>0</TotalTime>
  <ScaleCrop>false</ScaleCrop>
  <LinksUpToDate>false</LinksUpToDate>
  <CharactersWithSpaces>20040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2025-08-05T07:40:00Z</dcterms:created>
  <dc:creator>6114</dc:creator>
  <cp:lastModifiedBy>6336</cp:lastModifiedBy>
  <dcterms:modified xsi:type="dcterms:W3CDTF">2025-09-30T07:31:20Z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956D33C7E5E94B5983F2E4DDF1888F86</vt:lpwstr>
  </property>
</Properties>
</file>