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FF" w:rsidRDefault="00753D98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3326FF" w:rsidRDefault="00753D98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3326FF" w:rsidRDefault="003326FF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3326FF" w:rsidRDefault="00753D98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罪犯杨松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男，</w:t>
      </w:r>
      <w:r>
        <w:rPr>
          <w:rFonts w:ascii="仿宋" w:eastAsia="仿宋" w:hAnsi="仿宋"/>
          <w:sz w:val="32"/>
          <w:szCs w:val="32"/>
        </w:rPr>
        <w:t>1979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,初中文化。</w:t>
      </w:r>
      <w:r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753D98" w:rsidRPr="00753D98" w:rsidRDefault="00753D98" w:rsidP="00753D9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杨松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3326FF" w:rsidRDefault="00753D9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为此，根据《中华人民共和国监狱法》第二十九条、《中华人民共和国刑法》第七十八条、《中华人民共和国刑事诉讼法》第二百七十三条第二款之规定，建议对罪犯杨松减刑六个月。特报请裁定。</w:t>
      </w:r>
    </w:p>
    <w:p w:rsidR="003326FF" w:rsidRDefault="00753D9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326FF" w:rsidRDefault="00753D98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3326FF" w:rsidRDefault="003326FF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3326FF" w:rsidRDefault="00753D98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3326FF" w:rsidRDefault="00753D98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二五年九月二十九日</w:t>
      </w:r>
    </w:p>
    <w:p w:rsidR="003326FF" w:rsidRDefault="003326FF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326FF" w:rsidRDefault="003326FF">
      <w:pPr>
        <w:sectPr w:rsidR="003326FF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3326FF" w:rsidRDefault="003326FF">
      <w:pPr>
        <w:sectPr w:rsidR="003326FF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326FF" w:rsidRDefault="003326FF">
      <w:pPr>
        <w:sectPr w:rsidR="003326FF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326FF" w:rsidRDefault="003326FF">
      <w:pPr>
        <w:sectPr w:rsidR="003326FF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326FF" w:rsidRDefault="003326FF">
      <w:pPr>
        <w:sectPr w:rsidR="003326FF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326FF" w:rsidRDefault="003326FF">
      <w:pPr>
        <w:sectPr w:rsidR="003326FF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3326FF" w:rsidRDefault="003326FF"/>
    <w:sectPr w:rsidR="003326FF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D98" w:rsidRDefault="00753D98" w:rsidP="00753D98">
      <w:r>
        <w:separator/>
      </w:r>
    </w:p>
  </w:endnote>
  <w:endnote w:type="continuationSeparator" w:id="0">
    <w:p w:rsidR="00753D98" w:rsidRDefault="00753D98" w:rsidP="0075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D98" w:rsidRDefault="00753D98" w:rsidP="00753D98">
      <w:r>
        <w:separator/>
      </w:r>
    </w:p>
  </w:footnote>
  <w:footnote w:type="continuationSeparator" w:id="0">
    <w:p w:rsidR="00753D98" w:rsidRDefault="00753D98" w:rsidP="00753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26F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53D98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15695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1228</TotalTime>
  <Pages>1</Pages>
  <Words>194</Words>
  <Characters>23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4</cp:revision>
  <dcterms:created xsi:type="dcterms:W3CDTF">2025-08-07T07:42:00Z</dcterms:created>
  <dcterms:modified xsi:type="dcterms:W3CDTF">2025-10-09T01:33:00Z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