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罪犯杨李尤，男，1989年6月6日出生，初中文化，现在四川省眉州监狱服刑。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罪犯杜文全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为此，根据《中华人民共和国监狱法》第二十九条、《中华人民共和国刑法》第五十七条第二款、第七十八条、《中华人民共和国刑事诉讼法》第二百七十三条第二款的规定，建议对罪犯杨李尤减刑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眉山市中级人民法院 </w:t>
      </w: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B1E552B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2F06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2025-09-30T07:37:42Z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