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BA8" w:rsidRDefault="00EA7385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41BA8" w:rsidRDefault="00EA7385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41BA8" w:rsidRDefault="00841BA8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841BA8" w:rsidRDefault="00EA738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罪犯杨晓波,男，</w:t>
      </w:r>
      <w:r>
        <w:rPr>
          <w:rFonts w:ascii="仿宋" w:eastAsia="仿宋" w:hAnsi="仿宋"/>
          <w:sz w:val="32"/>
          <w:szCs w:val="32"/>
        </w:rPr>
        <w:t>1984年10月3日</w:t>
      </w:r>
      <w:r>
        <w:rPr>
          <w:rFonts w:ascii="仿宋" w:eastAsia="仿宋" w:hAnsi="仿宋" w:hint="eastAsia"/>
          <w:sz w:val="32"/>
          <w:szCs w:val="32"/>
        </w:rPr>
        <w:t>出生，初中文化。现在四川省眉州监狱服刑。</w:t>
      </w:r>
    </w:p>
    <w:p w:rsidR="00EA7385" w:rsidRPr="00EA7385" w:rsidRDefault="00EA7385" w:rsidP="00EA738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罪犯杨晓波在服刑期间，认真遵守监规，接受教育改造，确有悔改表现。</w:t>
      </w:r>
    </w:p>
    <w:p w:rsidR="00841BA8" w:rsidRDefault="00EA7385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为此，根据《中华人民共和国监狱法》第二十九条、《中华人民共和国刑法》第七十八条、《中华人民共和国刑事诉讼法》第二百七十三条第二款之规定，建议对罪犯杨晓波减刑八个月。特报请裁定。</w:t>
      </w:r>
    </w:p>
    <w:p w:rsidR="00841BA8" w:rsidRDefault="00EA7385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41BA8" w:rsidRDefault="00EA7385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841BA8" w:rsidRDefault="00841BA8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841BA8" w:rsidRDefault="00EA7385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841BA8" w:rsidRDefault="00EA7385">
      <w:pPr>
        <w:spacing w:line="580" w:lineRule="exact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二0二五年九月二十九日</w:t>
      </w:r>
    </w:p>
    <w:p w:rsidR="00841BA8" w:rsidRDefault="00841BA8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841BA8" w:rsidRDefault="00841BA8">
      <w:pPr>
        <w:sectPr w:rsidR="00841BA8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41BA8" w:rsidRDefault="00841BA8">
      <w:pPr>
        <w:sectPr w:rsidR="00841BA8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41BA8" w:rsidRDefault="00841BA8">
      <w:pPr>
        <w:sectPr w:rsidR="00841BA8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41BA8" w:rsidRDefault="00841BA8"/>
    <w:sectPr w:rsidR="00841BA8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385" w:rsidRDefault="00EA7385" w:rsidP="00EA7385">
      <w:r>
        <w:separator/>
      </w:r>
    </w:p>
  </w:endnote>
  <w:endnote w:type="continuationSeparator" w:id="0">
    <w:p w:rsidR="00EA7385" w:rsidRDefault="00EA7385" w:rsidP="00EA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385" w:rsidRDefault="00EA7385" w:rsidP="00EA7385">
      <w:r>
        <w:separator/>
      </w:r>
    </w:p>
  </w:footnote>
  <w:footnote w:type="continuationSeparator" w:id="0">
    <w:p w:rsidR="00EA7385" w:rsidRDefault="00EA7385" w:rsidP="00EA7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41BA8"/>
    <w:rsid w:val="00861F34"/>
    <w:rsid w:val="008748E8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A7385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1F1CB4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1228</TotalTime>
  <Pages>1</Pages>
  <Words>197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5</cp:revision>
  <dcterms:created xsi:type="dcterms:W3CDTF">2025-08-07T07:42:00Z</dcterms:created>
  <dcterms:modified xsi:type="dcterms:W3CDTF">2025-10-09T01:42:00Z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