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9C" w:rsidRDefault="00193B9C" w:rsidP="00193B9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93B9C" w:rsidRDefault="00193B9C" w:rsidP="00193B9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93B9C" w:rsidRDefault="00193B9C" w:rsidP="00193B9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193B9C" w:rsidRDefault="00193B9C" w:rsidP="00193B9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93B9C" w:rsidRDefault="00193B9C" w:rsidP="00193B9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罪犯杜勇，男，1970年2月16日出生，文盲，</w:t>
      </w:r>
      <w:r w:rsidR="00781082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781082" w:rsidRDefault="00781082" w:rsidP="0078108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罪犯杜勇在服刑期间，认真遵守监规，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193B9C" w:rsidRPr="00FD6AD5" w:rsidRDefault="00193B9C" w:rsidP="00193B9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为此，根据《中华人民共和国监狱法》第二十九条、《中华人民共和国刑法》第七十八条、《中华人民共和国刑事诉讼法》第二百七十三条第二款之规定，建议对罪犯杜勇减刑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五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193B9C" w:rsidRPr="00FD6AD5" w:rsidRDefault="00193B9C" w:rsidP="00193B9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193B9C" w:rsidRPr="00FD6AD5" w:rsidRDefault="00193B9C" w:rsidP="00193B9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193B9C" w:rsidRDefault="00193B9C" w:rsidP="00193B9C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193B9C" w:rsidRDefault="00193B9C" w:rsidP="00193B9C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193B9C" w:rsidRDefault="00193B9C" w:rsidP="00193B9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93B9C" w:rsidRDefault="00193B9C" w:rsidP="00193B9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193B9C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0B72"/>
    <w:rsid w:val="000F2F13"/>
    <w:rsid w:val="0011056E"/>
    <w:rsid w:val="0013552F"/>
    <w:rsid w:val="00145AF5"/>
    <w:rsid w:val="00172327"/>
    <w:rsid w:val="00176B00"/>
    <w:rsid w:val="00187631"/>
    <w:rsid w:val="00193B9C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E625E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645F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81082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AE6DA6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4C54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B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07CB0C-72B2-4EB8-AB19-53AC869C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953</TotalTime>
  <Pages>1</Pages>
  <Words>30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2025-10-10T06:11:00Z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