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8E1" w:rsidRDefault="00B418E1" w:rsidP="00B418E1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B418E1" w:rsidRDefault="00B418E1" w:rsidP="00B418E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B418E1" w:rsidRDefault="00B418E1" w:rsidP="00B418E1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B418E1" w:rsidRDefault="00B418E1" w:rsidP="00B418E1">
      <w:pPr>
        <w:spacing w:line="56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B418E1" w:rsidRDefault="00B418E1" w:rsidP="00B418E1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罪犯李建林，男，1987年4月19日出生，文盲，</w:t>
      </w:r>
      <w:r w:rsidR="00C865B2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C865B2" w:rsidRDefault="00C865B2" w:rsidP="00C865B2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罪犯李建林在服刑期间，认真遵守监规，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B418E1" w:rsidRPr="00FD6AD5" w:rsidRDefault="00B418E1" w:rsidP="00B418E1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为此，根据《中华人民共和国监狱法》第二十九条、《中华人民共和国刑法》第七十八条、《中华人民共和国刑事诉讼法》第二百七十三条第二款之规定，建议对罪犯李建林减刑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四</w:t>
      </w: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个月，剥夺政治权利减为二年，特报请裁定。</w:t>
      </w:r>
    </w:p>
    <w:p w:rsidR="00B418E1" w:rsidRPr="00FD6AD5" w:rsidRDefault="00B418E1" w:rsidP="00B418E1">
      <w:pPr>
        <w:spacing w:line="56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B418E1" w:rsidRDefault="00B418E1" w:rsidP="00B418E1">
      <w:pPr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四川省眉山市中级人民法院</w:t>
      </w:r>
    </w:p>
    <w:p w:rsidR="00B418E1" w:rsidRDefault="00B418E1" w:rsidP="00B418E1">
      <w:pPr>
        <w:spacing w:line="560" w:lineRule="exact"/>
        <w:ind w:right="1360"/>
        <w:rPr>
          <w:rFonts w:ascii="仿宋" w:eastAsia="仿宋" w:hAnsi="仿宋"/>
          <w:sz w:val="32"/>
          <w:szCs w:val="32"/>
        </w:rPr>
      </w:pPr>
    </w:p>
    <w:p w:rsidR="00B418E1" w:rsidRDefault="00B418E1" w:rsidP="00B418E1">
      <w:pPr>
        <w:spacing w:line="56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二〇二五年九月二十九日</w:t>
      </w:r>
    </w:p>
    <w:p w:rsidR="00B418E1" w:rsidRDefault="00B418E1" w:rsidP="00B418E1">
      <w:pPr>
        <w:spacing w:line="56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844E71" w:rsidRDefault="00ED57D5" w:rsidP="00B418E1">
      <w:pPr>
        <w:spacing w:line="580" w:lineRule="exact"/>
      </w:pPr>
      <w:bookmarkStart w:id="0" w:name="_GoBack"/>
      <w:bookmarkEnd w:id="0"/>
    </w:p>
    <w:sectPr w:rsidR="00ED57D5" w:rsidRPr="00844E71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24821"/>
    <w:rsid w:val="00041ECC"/>
    <w:rsid w:val="00053C0D"/>
    <w:rsid w:val="0007228A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15B1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2D38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1115B"/>
    <w:rsid w:val="006319D4"/>
    <w:rsid w:val="00635D31"/>
    <w:rsid w:val="006426E3"/>
    <w:rsid w:val="006430F9"/>
    <w:rsid w:val="00643F73"/>
    <w:rsid w:val="00654581"/>
    <w:rsid w:val="00674B95"/>
    <w:rsid w:val="006916F5"/>
    <w:rsid w:val="006B1AF9"/>
    <w:rsid w:val="006B28D8"/>
    <w:rsid w:val="006C6AF6"/>
    <w:rsid w:val="00713E30"/>
    <w:rsid w:val="007253F9"/>
    <w:rsid w:val="007460D6"/>
    <w:rsid w:val="00754436"/>
    <w:rsid w:val="00796CC2"/>
    <w:rsid w:val="007A186D"/>
    <w:rsid w:val="007F19C4"/>
    <w:rsid w:val="007F3F80"/>
    <w:rsid w:val="008132F0"/>
    <w:rsid w:val="00844E71"/>
    <w:rsid w:val="008C7E69"/>
    <w:rsid w:val="008E3367"/>
    <w:rsid w:val="009057B9"/>
    <w:rsid w:val="009266A1"/>
    <w:rsid w:val="00951194"/>
    <w:rsid w:val="009A3700"/>
    <w:rsid w:val="00AB567B"/>
    <w:rsid w:val="00AB7D2D"/>
    <w:rsid w:val="00AD4234"/>
    <w:rsid w:val="00B222D3"/>
    <w:rsid w:val="00B418E1"/>
    <w:rsid w:val="00B51933"/>
    <w:rsid w:val="00B83387"/>
    <w:rsid w:val="00B925B6"/>
    <w:rsid w:val="00BA1806"/>
    <w:rsid w:val="00BB3F26"/>
    <w:rsid w:val="00BD5210"/>
    <w:rsid w:val="00C2371C"/>
    <w:rsid w:val="00C46A35"/>
    <w:rsid w:val="00C66904"/>
    <w:rsid w:val="00C7117E"/>
    <w:rsid w:val="00C7388E"/>
    <w:rsid w:val="00C865B2"/>
    <w:rsid w:val="00C975FD"/>
    <w:rsid w:val="00CA4BAF"/>
    <w:rsid w:val="00CB64D4"/>
    <w:rsid w:val="00CC4BE7"/>
    <w:rsid w:val="00D17D99"/>
    <w:rsid w:val="00D43436"/>
    <w:rsid w:val="00D80FB6"/>
    <w:rsid w:val="00DD0251"/>
    <w:rsid w:val="00E0651D"/>
    <w:rsid w:val="00E06803"/>
    <w:rsid w:val="00E22FBD"/>
    <w:rsid w:val="00E27BCA"/>
    <w:rsid w:val="00E44C4B"/>
    <w:rsid w:val="00E509B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E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DF48869-0593-48A0-ACD8-8A93B13EB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953</TotalTime>
  <Pages>1</Pages>
  <Words>32</Words>
  <Characters>187</Characters>
  <Application>Microsoft Office Word</Application>
  <DocSecurity>0</DocSecurity>
  <Lines>1</Lines>
  <Paragraphs>1</Paragraphs>
  <ScaleCrop>false</ScaleCrop>
  <Company>China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