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5BE" w:rsidRDefault="00DB65BE" w:rsidP="00DB65BE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DB65BE" w:rsidRDefault="00DB65BE" w:rsidP="00DB65B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DB65BE" w:rsidRDefault="00DB65BE" w:rsidP="00DB65BE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DB65BE" w:rsidRDefault="00DB65BE" w:rsidP="00DB65BE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DB65BE" w:rsidRDefault="00DB65BE" w:rsidP="00DB65B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罪犯李学良，男，1981年7月9日出生，小学文化，</w:t>
      </w:r>
      <w:r w:rsidR="005C0458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5C0458" w:rsidRDefault="005C0458" w:rsidP="005C045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罪犯李学良在服刑期间，认真遵守监规，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DB65BE" w:rsidRPr="00FD6AD5" w:rsidRDefault="00DB65BE" w:rsidP="00DB65B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为此，根据《中华人民共和国监狱法》第二十九条、《中华人民共和国刑法》第七十八条、《中华人民共和国刑事诉讼法》第二百七十三条第二款之规定，建议对罪犯李学良减刑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DB65BE" w:rsidRPr="00FD6AD5" w:rsidRDefault="00DB65BE" w:rsidP="00DB65BE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DB65BE" w:rsidRDefault="00DB65BE" w:rsidP="00DB65BE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DB65BE" w:rsidRDefault="00DB65BE" w:rsidP="00DB65BE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DB65BE" w:rsidRDefault="00DB65BE" w:rsidP="00DB65BE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DB65BE" w:rsidRDefault="00DB65BE" w:rsidP="00DB65BE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DB65BE" w:rsidRDefault="00DB65BE" w:rsidP="00DB65BE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DB65BE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0458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65BE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B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7128C4-377B-481D-9372-E8991269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951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