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罪犯李刚红,男，</w:t>
      </w:r>
      <w:r>
        <w:rPr>
          <w:rFonts w:ascii="仿宋" w:hAnsi="仿宋" w:eastAsia="仿宋"/>
          <w:sz w:val="32"/>
          <w:szCs w:val="32"/>
        </w:rPr>
        <w:t>1977年11月29日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罪犯李刚红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为此，根据《中华人民共和国监狱法》第二十九条、《中华人民共和国刑法》第七十八条、《中华人民共和国刑事诉讼法》第二百七十三条第二款之规定，建议对罪犯李刚红减刑八个月。特报请裁定。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4B4D0C"/>
    <w:rsid w:val="04DC0472"/>
    <w:rsid w:val="04E90661"/>
    <w:rsid w:val="05272D75"/>
    <w:rsid w:val="054443FD"/>
    <w:rsid w:val="05D9374C"/>
    <w:rsid w:val="06A50D48"/>
    <w:rsid w:val="06BA7E3D"/>
    <w:rsid w:val="076C733B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2025-09-30T08:41:31Z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