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A08" w:rsidRPr="00142ADE" w:rsidRDefault="00071A08" w:rsidP="00071A08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071A08" w:rsidRPr="00142ADE" w:rsidRDefault="00071A08" w:rsidP="00071A0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071A08" w:rsidRPr="00142ADE" w:rsidRDefault="00071A08" w:rsidP="00071A08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71A08" w:rsidRPr="00142ADE" w:rsidRDefault="00071A08" w:rsidP="00071A08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71A08" w:rsidRPr="00142ADE" w:rsidRDefault="00071A08" w:rsidP="00071A0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曾建辉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1972年3月31日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中专文化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现在四川省眉州监狱服刑。</w:t>
      </w:r>
    </w:p>
    <w:p w:rsidR="00071A08" w:rsidRPr="00142ADE" w:rsidRDefault="00071A08" w:rsidP="00071A0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曾建辉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071A08" w:rsidRPr="00B769C2" w:rsidRDefault="00071A08" w:rsidP="00071A08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曾建辉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八个月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071A08" w:rsidRPr="00B769C2" w:rsidRDefault="00071A08" w:rsidP="00071A08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071A08" w:rsidRPr="00B769C2" w:rsidRDefault="00071A08" w:rsidP="00071A0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071A08" w:rsidRDefault="00071A08" w:rsidP="00071A08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</w:p>
    <w:p w:rsidR="00071A08" w:rsidRDefault="00071A08" w:rsidP="00071A08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</w:p>
    <w:p w:rsidR="00071A08" w:rsidRDefault="00071A08" w:rsidP="00071A08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</w:p>
    <w:p w:rsidR="00071A08" w:rsidRDefault="00071A08" w:rsidP="00071A08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071A08" w:rsidRPr="00B769C2" w:rsidRDefault="00071A08" w:rsidP="00071A0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071A08" w:rsidRPr="00B769C2" w:rsidRDefault="00071A08" w:rsidP="00071A0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 二〇二五年九月二十九日</w:t>
      </w:r>
    </w:p>
    <w:p w:rsidR="00071A08" w:rsidRDefault="00071A08" w:rsidP="00071A0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071A08" w:rsidRDefault="00071A08" w:rsidP="00071A0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bookmarkStart w:id="0" w:name="_GoBack"/>
      <w:bookmarkEnd w:id="0"/>
    </w:p>
    <w:p w:rsidR="00071A08" w:rsidRDefault="00071A08" w:rsidP="00071A0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071A08" w:rsidRPr="00B769C2" w:rsidRDefault="00071A08" w:rsidP="00071A0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C567DD" w:rsidRDefault="00C567DD"/>
    <w:sectPr w:rsidR="00C567DD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071A08"/>
    <w:rsid w:val="002F7058"/>
    <w:rsid w:val="00811CA2"/>
    <w:rsid w:val="009643E8"/>
    <w:rsid w:val="00C5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A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A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2025-10-10T01:00:00Z</dcterms:created>
  <dcterms:modified xsi:type="dcterms:W3CDTF">2025-10-10T02:14:00Z</dcterms:modified>
</cp:coreProperties>
</file>