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9D" w:rsidRPr="00142ADE" w:rsidRDefault="009B679D" w:rsidP="009B679D">
      <w:pPr>
        <w:widowControl/>
        <w:ind w:firstLineChars="700" w:firstLine="3092"/>
        <w:jc w:val="left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9B679D" w:rsidRPr="00142ADE" w:rsidRDefault="009B679D" w:rsidP="009B679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9B679D" w:rsidRPr="00142ADE" w:rsidRDefault="009B679D" w:rsidP="009B679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Pr="00142ADE" w:rsidRDefault="009B679D" w:rsidP="009B679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Pr="00142ADE" w:rsidRDefault="009B679D" w:rsidP="009B679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曾万贵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1975年1月31日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小学文化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9B679D" w:rsidRPr="00142ADE" w:rsidRDefault="009B679D" w:rsidP="009B679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曾万贵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9B679D" w:rsidRPr="00B769C2" w:rsidRDefault="009B679D" w:rsidP="009B679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曾万贵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9B679D" w:rsidRPr="00B769C2" w:rsidRDefault="009B679D" w:rsidP="009B679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9B679D" w:rsidRPr="00B769C2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9B679D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Default="009B679D" w:rsidP="009B679D">
      <w:pPr>
        <w:spacing w:line="580" w:lineRule="exact"/>
        <w:ind w:firstLineChars="2000" w:firstLine="640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9B679D" w:rsidRPr="00B769C2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Pr="00B769C2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二〇二五年九月二十九日</w:t>
      </w:r>
    </w:p>
    <w:p w:rsidR="009B679D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9B679D" w:rsidRPr="00B769C2" w:rsidRDefault="009B679D" w:rsidP="009B679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9B679D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9643E8"/>
    <w:rsid w:val="009B679D"/>
    <w:rsid w:val="00C567DD"/>
    <w:rsid w:val="00FC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2025-10-10T02:16:00Z</dcterms:modified>
</cp:coreProperties>
</file>