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15" w:rsidRDefault="00941C15" w:rsidP="00941C1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41C15" w:rsidRDefault="00941C15" w:rsidP="00941C1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41C15" w:rsidRDefault="00941C15" w:rsidP="00941C1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941C15" w:rsidRDefault="00941C15" w:rsidP="00941C1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41C15" w:rsidRDefault="00941C15" w:rsidP="00941C1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罪犯方建明，男，1963年5月6日出生，本科文化，</w:t>
      </w:r>
      <w:r w:rsidR="005660AB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660AB" w:rsidRDefault="005660AB" w:rsidP="005660A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罪犯方建明在服刑期间，认真遵守监规，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941C15" w:rsidRPr="00FD6AD5" w:rsidRDefault="00941C15" w:rsidP="00941C1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为此，根据《中华人民共和国监狱法》第二十九条、《中华人民共和国刑法》第七十八条、《中华人民共和国刑事诉讼法》第二百七十三条第二款之规定，建议对罪犯方建明减刑四个月。特报请裁定。</w:t>
      </w:r>
    </w:p>
    <w:p w:rsidR="00941C15" w:rsidRPr="00FD6AD5" w:rsidRDefault="00941C15" w:rsidP="00941C1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941C15" w:rsidRDefault="00941C15" w:rsidP="00941C1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941C15" w:rsidRDefault="00941C15" w:rsidP="00941C15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941C15" w:rsidRDefault="00941C15" w:rsidP="00941C1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941C15" w:rsidRDefault="00941C15" w:rsidP="00941C1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941C15" w:rsidRDefault="00941C15" w:rsidP="00941C1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941C15">
      <w:pPr>
        <w:spacing w:line="580" w:lineRule="exact"/>
      </w:pPr>
      <w:bookmarkStart w:id="0" w:name="_GoBack"/>
      <w:bookmarkEnd w:id="0"/>
    </w:p>
    <w:sectPr w:rsidR="00ED57D5" w:rsidRPr="00172327" w:rsidSect="00D73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1033F"/>
    <w:rsid w:val="002263B6"/>
    <w:rsid w:val="00230197"/>
    <w:rsid w:val="002321DD"/>
    <w:rsid w:val="0025604B"/>
    <w:rsid w:val="0026491E"/>
    <w:rsid w:val="0028635A"/>
    <w:rsid w:val="00297BBC"/>
    <w:rsid w:val="002A70D8"/>
    <w:rsid w:val="002B4068"/>
    <w:rsid w:val="002B415E"/>
    <w:rsid w:val="002D4E77"/>
    <w:rsid w:val="002F55FD"/>
    <w:rsid w:val="00312EDD"/>
    <w:rsid w:val="00313602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660AB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434E7"/>
    <w:rsid w:val="008B2E90"/>
    <w:rsid w:val="008C7E69"/>
    <w:rsid w:val="009057B9"/>
    <w:rsid w:val="009266A1"/>
    <w:rsid w:val="00941C15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731E1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C1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69663B-821A-4A38-9E84-EA2D28195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956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