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罪犯徐刚刚，男，1985年10月27日出生，初中文化，现在四川省眉州监狱服刑。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罪犯徐刚刚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徐刚刚减刑四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7040" w:firstLineChars="2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0FF2EDB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5853DED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