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05" w:rsidRDefault="008C4805" w:rsidP="008C480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8C4805" w:rsidRDefault="008C4805" w:rsidP="008C480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8C4805" w:rsidRDefault="008C4805" w:rsidP="008C480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8C4805" w:rsidRDefault="008C4805" w:rsidP="008C480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C4805" w:rsidRDefault="008C4805" w:rsidP="008C48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罪犯张应文，男，1968年1月8日出生，小学文化，</w:t>
      </w:r>
      <w:r w:rsidR="00181752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181752" w:rsidRDefault="00181752" w:rsidP="0018175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罪犯张应文在服刑期间，认真遵守监规，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8C4805" w:rsidRPr="00FD6AD5" w:rsidRDefault="008C4805" w:rsidP="008C480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为此，根据《中华人民共和国监狱法》第二十九条、《中华人民共和国刑法》第七十八条、《中华人民共和国刑事诉讼法》第二百七十三条第二款之规定，建议对罪犯张应文减刑六个月。特报请裁定。</w:t>
      </w:r>
    </w:p>
    <w:p w:rsidR="008C4805" w:rsidRPr="00FD6AD5" w:rsidRDefault="008C4805" w:rsidP="008C4805">
      <w:pPr>
        <w:tabs>
          <w:tab w:val="left" w:pos="3495"/>
        </w:tabs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  <w:r w:rsidRPr="00FD6AD5">
        <w:rPr>
          <w:rFonts w:ascii="仿宋" w:eastAsia="仿宋" w:hAnsi="仿宋"/>
          <w:color w:val="000000" w:themeColor="text1"/>
          <w:sz w:val="32"/>
          <w:szCs w:val="32"/>
        </w:rPr>
        <w:tab/>
      </w:r>
    </w:p>
    <w:p w:rsidR="008C4805" w:rsidRDefault="008C4805" w:rsidP="008C480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8C4805" w:rsidRDefault="008C4805" w:rsidP="008C480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8C4805" w:rsidRDefault="008C4805" w:rsidP="008C480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8C4805" w:rsidRDefault="008C4805" w:rsidP="008C480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8C4805" w:rsidRDefault="008C4805" w:rsidP="008C480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47BC" w:rsidRPr="001F4F62" w:rsidRDefault="003547BC" w:rsidP="008C4805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1752"/>
    <w:rsid w:val="00187631"/>
    <w:rsid w:val="001A0C26"/>
    <w:rsid w:val="001D1C20"/>
    <w:rsid w:val="001D7296"/>
    <w:rsid w:val="001F27DB"/>
    <w:rsid w:val="001F4F62"/>
    <w:rsid w:val="00206123"/>
    <w:rsid w:val="00217867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0263D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0E2"/>
    <w:rsid w:val="007F19C4"/>
    <w:rsid w:val="007F3F80"/>
    <w:rsid w:val="008132F0"/>
    <w:rsid w:val="008C4805"/>
    <w:rsid w:val="008C7E69"/>
    <w:rsid w:val="009057B9"/>
    <w:rsid w:val="009266A1"/>
    <w:rsid w:val="00951194"/>
    <w:rsid w:val="009A3700"/>
    <w:rsid w:val="009D48DB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21DAB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07953F-F4A1-4A60-B632-F6E948FD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