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罪犯唐国忠,男，</w:t>
      </w:r>
      <w:r>
        <w:rPr>
          <w:rFonts w:ascii="仿宋" w:hAnsi="仿宋" w:eastAsia="仿宋"/>
          <w:sz w:val="32"/>
          <w:szCs w:val="32"/>
        </w:rPr>
        <w:t>1961年12月28日</w:t>
      </w:r>
      <w:r>
        <w:rPr>
          <w:rFonts w:hint="eastAsia" w:ascii="仿宋" w:hAnsi="仿宋" w:eastAsia="仿宋"/>
          <w:sz w:val="32"/>
          <w:szCs w:val="32"/>
        </w:rPr>
        <w:t>出生,大专文化。现在四川省眉州监狱服刑。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罪犯唐国忠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认真遵守监规，接受教育改造，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确有悔改表现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为此，根据《中华人民共和国监狱法》第二十九条、《中华人民共和国刑法》第七十八条、《中华人民共和国刑事诉讼法》第二百七十三条第二款之规定，建议对罪犯唐国忠减刑七个月。特报请裁定。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5760" w:firstLineChars="18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二0二五年九月二十九日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122F0"/>
    <w:rsid w:val="00030F16"/>
    <w:rsid w:val="000428C9"/>
    <w:rsid w:val="0008628D"/>
    <w:rsid w:val="0009214D"/>
    <w:rsid w:val="00094603"/>
    <w:rsid w:val="001509CF"/>
    <w:rsid w:val="001B2BDB"/>
    <w:rsid w:val="001C5977"/>
    <w:rsid w:val="00252687"/>
    <w:rsid w:val="00257D2F"/>
    <w:rsid w:val="002A5652"/>
    <w:rsid w:val="002B7AD3"/>
    <w:rsid w:val="002C5FBD"/>
    <w:rsid w:val="002C7BD0"/>
    <w:rsid w:val="002E20E6"/>
    <w:rsid w:val="003203DF"/>
    <w:rsid w:val="00337254"/>
    <w:rsid w:val="00351036"/>
    <w:rsid w:val="00362309"/>
    <w:rsid w:val="00387FFB"/>
    <w:rsid w:val="0039025A"/>
    <w:rsid w:val="003A0FED"/>
    <w:rsid w:val="00404E61"/>
    <w:rsid w:val="00405031"/>
    <w:rsid w:val="00414BC0"/>
    <w:rsid w:val="00422CB8"/>
    <w:rsid w:val="0043584B"/>
    <w:rsid w:val="004521D7"/>
    <w:rsid w:val="00484083"/>
    <w:rsid w:val="00550AE3"/>
    <w:rsid w:val="0056123F"/>
    <w:rsid w:val="005F79C0"/>
    <w:rsid w:val="00692000"/>
    <w:rsid w:val="006E0F9D"/>
    <w:rsid w:val="006E537F"/>
    <w:rsid w:val="007A1BF7"/>
    <w:rsid w:val="007C2870"/>
    <w:rsid w:val="007D6592"/>
    <w:rsid w:val="00822358"/>
    <w:rsid w:val="00861F34"/>
    <w:rsid w:val="008C2BDB"/>
    <w:rsid w:val="008C4396"/>
    <w:rsid w:val="009717A8"/>
    <w:rsid w:val="009877CE"/>
    <w:rsid w:val="009D12BF"/>
    <w:rsid w:val="009D5AFD"/>
    <w:rsid w:val="00A07BF6"/>
    <w:rsid w:val="00A13F90"/>
    <w:rsid w:val="00A22FED"/>
    <w:rsid w:val="00A66959"/>
    <w:rsid w:val="00A8735B"/>
    <w:rsid w:val="00AA5247"/>
    <w:rsid w:val="00AF3587"/>
    <w:rsid w:val="00B1176C"/>
    <w:rsid w:val="00B236FD"/>
    <w:rsid w:val="00B34D67"/>
    <w:rsid w:val="00B41842"/>
    <w:rsid w:val="00B43493"/>
    <w:rsid w:val="00B52747"/>
    <w:rsid w:val="00B537F6"/>
    <w:rsid w:val="00BE3BF4"/>
    <w:rsid w:val="00C01E93"/>
    <w:rsid w:val="00C41944"/>
    <w:rsid w:val="00C47CF1"/>
    <w:rsid w:val="00C509AE"/>
    <w:rsid w:val="00C63E6A"/>
    <w:rsid w:val="00CA1CC6"/>
    <w:rsid w:val="00CF700D"/>
    <w:rsid w:val="00CF7F10"/>
    <w:rsid w:val="00D0641F"/>
    <w:rsid w:val="00D407D3"/>
    <w:rsid w:val="00D61661"/>
    <w:rsid w:val="00D86D26"/>
    <w:rsid w:val="00D87A98"/>
    <w:rsid w:val="00DA13DF"/>
    <w:rsid w:val="00DF2DEF"/>
    <w:rsid w:val="00E1635E"/>
    <w:rsid w:val="00E51229"/>
    <w:rsid w:val="00E679EC"/>
    <w:rsid w:val="00EF0C66"/>
    <w:rsid w:val="00F4250A"/>
    <w:rsid w:val="00F51450"/>
    <w:rsid w:val="00F643BE"/>
    <w:rsid w:val="00FA7218"/>
    <w:rsid w:val="00FB3ECB"/>
    <w:rsid w:val="00FC4DA5"/>
    <w:rsid w:val="00FE6309"/>
    <w:rsid w:val="0106128F"/>
    <w:rsid w:val="010B369D"/>
    <w:rsid w:val="015C5B98"/>
    <w:rsid w:val="016D2EAE"/>
    <w:rsid w:val="02D61A21"/>
    <w:rsid w:val="02D776FC"/>
    <w:rsid w:val="03CA7733"/>
    <w:rsid w:val="03D97A5A"/>
    <w:rsid w:val="0418749B"/>
    <w:rsid w:val="04460A55"/>
    <w:rsid w:val="04DC0472"/>
    <w:rsid w:val="04E90661"/>
    <w:rsid w:val="05272D75"/>
    <w:rsid w:val="054443FD"/>
    <w:rsid w:val="05D9374C"/>
    <w:rsid w:val="06A50D48"/>
    <w:rsid w:val="06BA7E3D"/>
    <w:rsid w:val="07E7058A"/>
    <w:rsid w:val="07F55CCE"/>
    <w:rsid w:val="08981979"/>
    <w:rsid w:val="089F18A4"/>
    <w:rsid w:val="08CE12CE"/>
    <w:rsid w:val="08D8255D"/>
    <w:rsid w:val="090A3749"/>
    <w:rsid w:val="0949471D"/>
    <w:rsid w:val="096B00EA"/>
    <w:rsid w:val="0A067851"/>
    <w:rsid w:val="0A0E5395"/>
    <w:rsid w:val="0A5361EC"/>
    <w:rsid w:val="0AC74203"/>
    <w:rsid w:val="0B682344"/>
    <w:rsid w:val="0B837DA4"/>
    <w:rsid w:val="0C610FB9"/>
    <w:rsid w:val="0C74173F"/>
    <w:rsid w:val="0CB45FCB"/>
    <w:rsid w:val="0CB956B7"/>
    <w:rsid w:val="0CBB0AB1"/>
    <w:rsid w:val="0CF85717"/>
    <w:rsid w:val="0CFB2898"/>
    <w:rsid w:val="0D40674A"/>
    <w:rsid w:val="0D4147CA"/>
    <w:rsid w:val="0DF03E72"/>
    <w:rsid w:val="0E464047"/>
    <w:rsid w:val="0E7777DF"/>
    <w:rsid w:val="0EFD63BE"/>
    <w:rsid w:val="0F5E30E1"/>
    <w:rsid w:val="0FBA40DB"/>
    <w:rsid w:val="1031445C"/>
    <w:rsid w:val="103258BC"/>
    <w:rsid w:val="108C066A"/>
    <w:rsid w:val="10BD2495"/>
    <w:rsid w:val="10CE43AF"/>
    <w:rsid w:val="118B6D86"/>
    <w:rsid w:val="12266EE8"/>
    <w:rsid w:val="1264652C"/>
    <w:rsid w:val="136A5948"/>
    <w:rsid w:val="139E1C3D"/>
    <w:rsid w:val="14BC4CFF"/>
    <w:rsid w:val="14CE5A44"/>
    <w:rsid w:val="14E4542B"/>
    <w:rsid w:val="150B69A3"/>
    <w:rsid w:val="153C7E9F"/>
    <w:rsid w:val="15473BC8"/>
    <w:rsid w:val="154D0308"/>
    <w:rsid w:val="15906307"/>
    <w:rsid w:val="164B481B"/>
    <w:rsid w:val="16653D23"/>
    <w:rsid w:val="16940743"/>
    <w:rsid w:val="169F1741"/>
    <w:rsid w:val="16A72D6E"/>
    <w:rsid w:val="16CD34F5"/>
    <w:rsid w:val="16D8498B"/>
    <w:rsid w:val="16DA30AC"/>
    <w:rsid w:val="16DE7675"/>
    <w:rsid w:val="1786184A"/>
    <w:rsid w:val="17B14AD8"/>
    <w:rsid w:val="19084B21"/>
    <w:rsid w:val="19C519F9"/>
    <w:rsid w:val="19E763B8"/>
    <w:rsid w:val="19EC041E"/>
    <w:rsid w:val="19F53973"/>
    <w:rsid w:val="1A000EC6"/>
    <w:rsid w:val="1B222893"/>
    <w:rsid w:val="1B2A7C0E"/>
    <w:rsid w:val="1B4A1B9C"/>
    <w:rsid w:val="1B5A09A6"/>
    <w:rsid w:val="1B9D0E20"/>
    <w:rsid w:val="1C3D1682"/>
    <w:rsid w:val="1D2B091C"/>
    <w:rsid w:val="1D697BD5"/>
    <w:rsid w:val="1E5C067A"/>
    <w:rsid w:val="1E6B6D3D"/>
    <w:rsid w:val="1FA81CF0"/>
    <w:rsid w:val="1FBC3A6A"/>
    <w:rsid w:val="201E4CAF"/>
    <w:rsid w:val="202A67F2"/>
    <w:rsid w:val="204C20C6"/>
    <w:rsid w:val="20B1067F"/>
    <w:rsid w:val="20DB659B"/>
    <w:rsid w:val="21C5725C"/>
    <w:rsid w:val="21FF4305"/>
    <w:rsid w:val="221133D2"/>
    <w:rsid w:val="22424FFE"/>
    <w:rsid w:val="22CA4C38"/>
    <w:rsid w:val="234B2BC2"/>
    <w:rsid w:val="23B07DF8"/>
    <w:rsid w:val="23BE2C52"/>
    <w:rsid w:val="23C61050"/>
    <w:rsid w:val="241364CA"/>
    <w:rsid w:val="241F60DF"/>
    <w:rsid w:val="242D520A"/>
    <w:rsid w:val="244363EC"/>
    <w:rsid w:val="24BC47DE"/>
    <w:rsid w:val="250E7042"/>
    <w:rsid w:val="25A40F46"/>
    <w:rsid w:val="25E83CD8"/>
    <w:rsid w:val="2678641E"/>
    <w:rsid w:val="267B53E7"/>
    <w:rsid w:val="26E07149"/>
    <w:rsid w:val="270E585A"/>
    <w:rsid w:val="27C934A4"/>
    <w:rsid w:val="28B87BF5"/>
    <w:rsid w:val="28D221CA"/>
    <w:rsid w:val="2951796C"/>
    <w:rsid w:val="297E3D4D"/>
    <w:rsid w:val="29941B0B"/>
    <w:rsid w:val="29C006A1"/>
    <w:rsid w:val="2A4E4BE3"/>
    <w:rsid w:val="2A561E59"/>
    <w:rsid w:val="2B4A3CA8"/>
    <w:rsid w:val="2B511F1D"/>
    <w:rsid w:val="2B586356"/>
    <w:rsid w:val="2BDF644C"/>
    <w:rsid w:val="2C2554F3"/>
    <w:rsid w:val="2C9A7A71"/>
    <w:rsid w:val="2CD50DA0"/>
    <w:rsid w:val="2D587DDF"/>
    <w:rsid w:val="2DC56E0A"/>
    <w:rsid w:val="2E696F72"/>
    <w:rsid w:val="2E6D14A2"/>
    <w:rsid w:val="2E82542C"/>
    <w:rsid w:val="2F370359"/>
    <w:rsid w:val="309F39C8"/>
    <w:rsid w:val="30C121DE"/>
    <w:rsid w:val="3142426C"/>
    <w:rsid w:val="317B3B34"/>
    <w:rsid w:val="326531AD"/>
    <w:rsid w:val="3389147C"/>
    <w:rsid w:val="33A57B84"/>
    <w:rsid w:val="34D30DD1"/>
    <w:rsid w:val="34D53B47"/>
    <w:rsid w:val="351D2BDD"/>
    <w:rsid w:val="35352722"/>
    <w:rsid w:val="355C4E7E"/>
    <w:rsid w:val="35B027CE"/>
    <w:rsid w:val="3651346F"/>
    <w:rsid w:val="366613E1"/>
    <w:rsid w:val="36957567"/>
    <w:rsid w:val="375D5C55"/>
    <w:rsid w:val="378215CD"/>
    <w:rsid w:val="37A70A89"/>
    <w:rsid w:val="387C42B4"/>
    <w:rsid w:val="38953DC3"/>
    <w:rsid w:val="38A51A3A"/>
    <w:rsid w:val="38EC18AC"/>
    <w:rsid w:val="39A9406C"/>
    <w:rsid w:val="3A0C48A9"/>
    <w:rsid w:val="3A2779C1"/>
    <w:rsid w:val="3A5E7E68"/>
    <w:rsid w:val="3A7C5A96"/>
    <w:rsid w:val="3C7A6FDD"/>
    <w:rsid w:val="3CC6374C"/>
    <w:rsid w:val="3CDD00A5"/>
    <w:rsid w:val="3DF71CB4"/>
    <w:rsid w:val="3E0751B1"/>
    <w:rsid w:val="3F662D57"/>
    <w:rsid w:val="4028497B"/>
    <w:rsid w:val="407B65DA"/>
    <w:rsid w:val="41840137"/>
    <w:rsid w:val="41A66E6C"/>
    <w:rsid w:val="42164999"/>
    <w:rsid w:val="424E3181"/>
    <w:rsid w:val="42682C25"/>
    <w:rsid w:val="42950846"/>
    <w:rsid w:val="42FA1256"/>
    <w:rsid w:val="432E41C0"/>
    <w:rsid w:val="43FF341E"/>
    <w:rsid w:val="445B0073"/>
    <w:rsid w:val="44867B2B"/>
    <w:rsid w:val="44DA0181"/>
    <w:rsid w:val="44E944A7"/>
    <w:rsid w:val="44E946D3"/>
    <w:rsid w:val="458C650F"/>
    <w:rsid w:val="45E55676"/>
    <w:rsid w:val="45F116FE"/>
    <w:rsid w:val="45F51F09"/>
    <w:rsid w:val="46256227"/>
    <w:rsid w:val="46325557"/>
    <w:rsid w:val="46E56303"/>
    <w:rsid w:val="47336D26"/>
    <w:rsid w:val="49D42879"/>
    <w:rsid w:val="4A5D58FE"/>
    <w:rsid w:val="4A6B1765"/>
    <w:rsid w:val="4A6C24D9"/>
    <w:rsid w:val="4A73428F"/>
    <w:rsid w:val="4B294614"/>
    <w:rsid w:val="4B2947A4"/>
    <w:rsid w:val="4B9525D7"/>
    <w:rsid w:val="4BC94AB1"/>
    <w:rsid w:val="4C456075"/>
    <w:rsid w:val="4CF404F7"/>
    <w:rsid w:val="4D2D6F51"/>
    <w:rsid w:val="4D6E1D3E"/>
    <w:rsid w:val="4D753C64"/>
    <w:rsid w:val="4D772582"/>
    <w:rsid w:val="4DE57B5D"/>
    <w:rsid w:val="4E2E1A78"/>
    <w:rsid w:val="4ED01203"/>
    <w:rsid w:val="4F381FEF"/>
    <w:rsid w:val="50B83390"/>
    <w:rsid w:val="50DE34B1"/>
    <w:rsid w:val="51A17ED5"/>
    <w:rsid w:val="52485796"/>
    <w:rsid w:val="527B0AB6"/>
    <w:rsid w:val="530A71FE"/>
    <w:rsid w:val="530E39EA"/>
    <w:rsid w:val="53620A40"/>
    <w:rsid w:val="54000C69"/>
    <w:rsid w:val="547D6BD8"/>
    <w:rsid w:val="553645A9"/>
    <w:rsid w:val="55E45527"/>
    <w:rsid w:val="560C64AF"/>
    <w:rsid w:val="568511D9"/>
    <w:rsid w:val="57390600"/>
    <w:rsid w:val="57F9432D"/>
    <w:rsid w:val="587413F2"/>
    <w:rsid w:val="592E4565"/>
    <w:rsid w:val="594F7690"/>
    <w:rsid w:val="595D2C2B"/>
    <w:rsid w:val="5A49262A"/>
    <w:rsid w:val="5A725688"/>
    <w:rsid w:val="5A9C74A1"/>
    <w:rsid w:val="5B464BC6"/>
    <w:rsid w:val="5BAD78AC"/>
    <w:rsid w:val="5C2A05FF"/>
    <w:rsid w:val="5C591FE0"/>
    <w:rsid w:val="5CB050BB"/>
    <w:rsid w:val="5CE80AD7"/>
    <w:rsid w:val="5CEC5F3E"/>
    <w:rsid w:val="5D5E3D0B"/>
    <w:rsid w:val="5D795781"/>
    <w:rsid w:val="5E02121C"/>
    <w:rsid w:val="5E3B6BB4"/>
    <w:rsid w:val="5F393561"/>
    <w:rsid w:val="5F8A3AB7"/>
    <w:rsid w:val="5FFF3283"/>
    <w:rsid w:val="600C2CBB"/>
    <w:rsid w:val="61364286"/>
    <w:rsid w:val="61532FC5"/>
    <w:rsid w:val="61B97FF2"/>
    <w:rsid w:val="61E81A11"/>
    <w:rsid w:val="620E74DB"/>
    <w:rsid w:val="62280FD4"/>
    <w:rsid w:val="62307897"/>
    <w:rsid w:val="62F0575F"/>
    <w:rsid w:val="63242AD7"/>
    <w:rsid w:val="636B1402"/>
    <w:rsid w:val="639420A5"/>
    <w:rsid w:val="643F58D5"/>
    <w:rsid w:val="644A234C"/>
    <w:rsid w:val="646E18A0"/>
    <w:rsid w:val="64B920B4"/>
    <w:rsid w:val="64BC30A0"/>
    <w:rsid w:val="651726D6"/>
    <w:rsid w:val="65E75541"/>
    <w:rsid w:val="65FF2C7E"/>
    <w:rsid w:val="66314591"/>
    <w:rsid w:val="66D77CCC"/>
    <w:rsid w:val="66DD2850"/>
    <w:rsid w:val="66E86B9E"/>
    <w:rsid w:val="670340A4"/>
    <w:rsid w:val="67E14864"/>
    <w:rsid w:val="67F529AC"/>
    <w:rsid w:val="67FA3EC8"/>
    <w:rsid w:val="67FB2740"/>
    <w:rsid w:val="69132205"/>
    <w:rsid w:val="697211E6"/>
    <w:rsid w:val="69B81910"/>
    <w:rsid w:val="69D14491"/>
    <w:rsid w:val="69D72B92"/>
    <w:rsid w:val="6A7B7E5C"/>
    <w:rsid w:val="6ACD4DD6"/>
    <w:rsid w:val="6B11159C"/>
    <w:rsid w:val="6B9D21F2"/>
    <w:rsid w:val="6CC37001"/>
    <w:rsid w:val="6D273073"/>
    <w:rsid w:val="6D902323"/>
    <w:rsid w:val="6DF9586F"/>
    <w:rsid w:val="6E1B2C2D"/>
    <w:rsid w:val="6F0648BC"/>
    <w:rsid w:val="6F0C4E22"/>
    <w:rsid w:val="6F446192"/>
    <w:rsid w:val="6F5001FB"/>
    <w:rsid w:val="6F893B9F"/>
    <w:rsid w:val="6FCF0DD1"/>
    <w:rsid w:val="6FE6669F"/>
    <w:rsid w:val="70275965"/>
    <w:rsid w:val="70307167"/>
    <w:rsid w:val="706316DE"/>
    <w:rsid w:val="71263B8B"/>
    <w:rsid w:val="71784843"/>
    <w:rsid w:val="72097AC7"/>
    <w:rsid w:val="726813BF"/>
    <w:rsid w:val="728E33E4"/>
    <w:rsid w:val="73214983"/>
    <w:rsid w:val="739921E1"/>
    <w:rsid w:val="73C27F90"/>
    <w:rsid w:val="74D07750"/>
    <w:rsid w:val="754606CA"/>
    <w:rsid w:val="75663AB8"/>
    <w:rsid w:val="75BC483D"/>
    <w:rsid w:val="75D1416C"/>
    <w:rsid w:val="76293E8F"/>
    <w:rsid w:val="76362A54"/>
    <w:rsid w:val="76B73A71"/>
    <w:rsid w:val="76DF0E66"/>
    <w:rsid w:val="77B03DFC"/>
    <w:rsid w:val="77B10DF2"/>
    <w:rsid w:val="783906E0"/>
    <w:rsid w:val="78E9652E"/>
    <w:rsid w:val="792D2105"/>
    <w:rsid w:val="79C33174"/>
    <w:rsid w:val="7A082C32"/>
    <w:rsid w:val="7A1C755C"/>
    <w:rsid w:val="7A4739BA"/>
    <w:rsid w:val="7AC304E6"/>
    <w:rsid w:val="7AD51817"/>
    <w:rsid w:val="7AF33BC6"/>
    <w:rsid w:val="7B1B7DB8"/>
    <w:rsid w:val="7B2E7E89"/>
    <w:rsid w:val="7B3D43C8"/>
    <w:rsid w:val="7BDE64DD"/>
    <w:rsid w:val="7C331F32"/>
    <w:rsid w:val="7C65396C"/>
    <w:rsid w:val="7CC86968"/>
    <w:rsid w:val="7ECC7DE9"/>
    <w:rsid w:val="7F076506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AB5E0934.dotm</Template>
  <Company>China</Company>
  <Pages>82</Pages>
  <Words>31251</Words>
  <Characters>3769</Characters>
  <Lines>31</Lines>
  <Paragraphs>69</Paragraphs>
  <TotalTime>0</TotalTime>
  <ScaleCrop>false</ScaleCrop>
  <LinksUpToDate>false</LinksUpToDate>
  <CharactersWithSpaces>34951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2025-08-07T07:42:00Z</dcterms:created>
  <dc:creator>6295</dc:creator>
  <cp:lastModifiedBy>6336</cp:lastModifiedBy>
  <dcterms:modified xsi:type="dcterms:W3CDTF">2025-09-30T08:45:02Z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