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75" w:rsidRDefault="00C61975" w:rsidP="00C6197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61975" w:rsidRDefault="00C61975" w:rsidP="00C6197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61975" w:rsidRDefault="00C61975" w:rsidP="00C6197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61975" w:rsidRDefault="00C61975" w:rsidP="00C6197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61975" w:rsidRDefault="00C61975" w:rsidP="00C6197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罪犯周斌，男，1961年3月1日出生，硕士研究生，</w:t>
      </w:r>
      <w:r w:rsidR="00A7723B">
        <w:rPr>
          <w:rFonts w:ascii="仿宋" w:eastAsia="仿宋" w:hAnsi="仿宋" w:hint="eastAsia"/>
          <w:sz w:val="32"/>
          <w:szCs w:val="32"/>
        </w:rPr>
        <w:t>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A7723B" w:rsidRDefault="00A7723B" w:rsidP="00A7723B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罪犯周斌在服刑期间，认真遵守监规，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C61975" w:rsidRPr="00FD6AD5" w:rsidRDefault="00C61975" w:rsidP="00C6197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为此，根据《中华人民共和国监狱法》第二十九条、《中华人民共和国刑法》第七十八条、《中华人民共和国刑事诉讼法》第二百七十三条第二款之规定，建议对罪犯周斌减刑五个月。特报请裁定。</w:t>
      </w:r>
    </w:p>
    <w:p w:rsidR="00C61975" w:rsidRPr="00FD6AD5" w:rsidRDefault="00C61975" w:rsidP="00C6197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61975" w:rsidRPr="00FD6AD5" w:rsidRDefault="00C61975" w:rsidP="00C6197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C61975" w:rsidRDefault="00C61975" w:rsidP="00C61975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C61975" w:rsidRDefault="00C61975" w:rsidP="00C61975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C61975" w:rsidRDefault="00C61975" w:rsidP="00C6197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C61975" w:rsidRDefault="00C61975" w:rsidP="00C6197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C61975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7723B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197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406177-C52E-48EE-ADEE-2B81CED3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952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