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罪犯周帆，男，1998年9月5日出生，初中文化，现在四川省眉州监狱六监区服刑。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罪犯周帆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五十七条第二款、第七十八条、《中华人民共和国刑事诉讼法》第二百七十三条第二款的规定，建议对罪犯周帆减刑七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二〇二五年九月二十九日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D803FA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68602D4"/>
    <w:rsid w:val="186F04D9"/>
    <w:rsid w:val="18C77EAC"/>
    <w:rsid w:val="18D14987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D71B7D"/>
    <w:rsid w:val="64945442"/>
    <w:rsid w:val="65713C88"/>
    <w:rsid w:val="66CF2E76"/>
    <w:rsid w:val="682B599E"/>
    <w:rsid w:val="685B0894"/>
    <w:rsid w:val="68AF3BEB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2025-09-30T07:40:42Z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