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57E" w:rsidRDefault="00540B4B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21657E" w:rsidRDefault="00540B4B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21657E" w:rsidRDefault="0021657E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</w:p>
    <w:p w:rsidR="0021657E" w:rsidRDefault="00540B4B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罪犯周丕海</w:t>
      </w:r>
      <w:r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男，</w:t>
      </w:r>
      <w:r>
        <w:rPr>
          <w:rFonts w:ascii="仿宋" w:eastAsia="仿宋" w:hAnsi="仿宋"/>
          <w:sz w:val="32"/>
          <w:szCs w:val="32"/>
        </w:rPr>
        <w:t>1949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22</w:t>
      </w:r>
      <w:r>
        <w:rPr>
          <w:rFonts w:ascii="仿宋" w:eastAsia="仿宋" w:hAnsi="仿宋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，初中肄业文化</w:t>
      </w:r>
      <w:r>
        <w:rPr>
          <w:rFonts w:ascii="仿宋" w:eastAsia="仿宋" w:hAnsi="仿宋" w:hint="eastAsia"/>
          <w:sz w:val="32"/>
          <w:szCs w:val="32"/>
        </w:rPr>
        <w:t>。现在四川省眉州监狱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540B4B" w:rsidRPr="00540B4B" w:rsidRDefault="00540B4B" w:rsidP="00540B4B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周丕海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21657E" w:rsidRDefault="00540B4B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为此，根据《中华人民共和国监狱法》第二十九条、《中华人民共和国刑法》第七十八条、《中华人民共和国刑事诉讼法》第二百七十三条第二款之规定，建议对罪犯周丕海减刑八个月。特报请裁定。</w:t>
      </w:r>
    </w:p>
    <w:p w:rsidR="0021657E" w:rsidRDefault="00540B4B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21657E" w:rsidRDefault="00540B4B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21657E" w:rsidRDefault="0021657E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21657E" w:rsidRDefault="00540B4B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21657E" w:rsidRDefault="00540B4B">
      <w:pPr>
        <w:spacing w:line="580" w:lineRule="exact"/>
        <w:ind w:firstLineChars="1900" w:firstLine="60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二五年九月二十九日</w:t>
      </w:r>
    </w:p>
    <w:p w:rsidR="0021657E" w:rsidRDefault="0021657E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21657E" w:rsidRDefault="0021657E">
      <w:pPr>
        <w:sectPr w:rsidR="0021657E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21657E" w:rsidRDefault="0021657E">
      <w:pPr>
        <w:sectPr w:rsidR="0021657E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21657E" w:rsidRDefault="0021657E">
      <w:pPr>
        <w:sectPr w:rsidR="0021657E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21657E" w:rsidRDefault="0021657E"/>
    <w:sectPr w:rsidR="0021657E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B4B" w:rsidRDefault="00540B4B" w:rsidP="00540B4B">
      <w:r>
        <w:separator/>
      </w:r>
    </w:p>
  </w:endnote>
  <w:endnote w:type="continuationSeparator" w:id="0">
    <w:p w:rsidR="00540B4B" w:rsidRDefault="00540B4B" w:rsidP="00540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B4B" w:rsidRDefault="00540B4B" w:rsidP="00540B4B">
      <w:r>
        <w:separator/>
      </w:r>
    </w:p>
  </w:footnote>
  <w:footnote w:type="continuationSeparator" w:id="0">
    <w:p w:rsidR="00540B4B" w:rsidRDefault="00540B4B" w:rsidP="00540B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1657E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40B4B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ACA14C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AA56874C.dotm</Template>
  <TotalTime>1228</TotalTime>
  <Pages>1</Pages>
  <Words>199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6336</cp:lastModifiedBy>
  <cp:revision>4</cp:revision>
  <dcterms:created xsi:type="dcterms:W3CDTF">2025-08-07T07:42:00Z</dcterms:created>
  <dcterms:modified xsi:type="dcterms:W3CDTF">2025-10-09T01:40:00Z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