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855" w:rsidRDefault="00767855" w:rsidP="00767855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767855" w:rsidRDefault="00767855" w:rsidP="00767855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767855" w:rsidRDefault="00767855" w:rsidP="00767855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767855" w:rsidRDefault="00767855" w:rsidP="00767855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767855" w:rsidRDefault="00767855" w:rsidP="00767855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罪犯刘铁，男，1981年2月16日出生，初中文化，</w:t>
      </w:r>
      <w:r w:rsidR="009B021A">
        <w:rPr>
          <w:rFonts w:ascii="仿宋" w:eastAsia="仿宋" w:hAnsi="仿宋" w:hint="eastAsia"/>
          <w:sz w:val="32"/>
          <w:szCs w:val="32"/>
        </w:rPr>
        <w:t>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9B021A" w:rsidRDefault="009B021A" w:rsidP="009B021A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罪犯刘铁在服刑期间，认真遵守监规，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767855" w:rsidRPr="00FD6AD5" w:rsidRDefault="00767855" w:rsidP="00767855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为此，根据《中华人民共和国监狱法》第二十九条、《中华人民共和国刑法》第七十八条、《中华人民共和国刑事诉讼法》第二百七十三条第二款之规定，建议对罪犯刘铁减刑九个月。特报请裁定。</w:t>
      </w:r>
    </w:p>
    <w:p w:rsidR="00767855" w:rsidRPr="00FD6AD5" w:rsidRDefault="00767855" w:rsidP="00767855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767855" w:rsidRPr="00FD6AD5" w:rsidRDefault="00767855" w:rsidP="00767855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767855" w:rsidRDefault="00767855" w:rsidP="00767855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767855" w:rsidRDefault="00767855" w:rsidP="00767855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二〇二五年九月二十九日</w:t>
      </w:r>
    </w:p>
    <w:p w:rsidR="00767855" w:rsidRDefault="00767855" w:rsidP="00767855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767855" w:rsidRDefault="00767855" w:rsidP="00767855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844E71" w:rsidRDefault="00ED57D5" w:rsidP="00767855">
      <w:pPr>
        <w:spacing w:line="580" w:lineRule="exact"/>
      </w:pPr>
      <w:bookmarkStart w:id="0" w:name="_GoBack"/>
      <w:bookmarkEnd w:id="0"/>
    </w:p>
    <w:sectPr w:rsidR="00ED57D5" w:rsidRPr="00844E71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24821"/>
    <w:rsid w:val="00041ECC"/>
    <w:rsid w:val="00053C0D"/>
    <w:rsid w:val="0007228A"/>
    <w:rsid w:val="000A1BF2"/>
    <w:rsid w:val="000C5943"/>
    <w:rsid w:val="000F2F13"/>
    <w:rsid w:val="0011056E"/>
    <w:rsid w:val="0013552F"/>
    <w:rsid w:val="00145AF5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15B1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22D38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1115B"/>
    <w:rsid w:val="006319D4"/>
    <w:rsid w:val="00635D31"/>
    <w:rsid w:val="006426E3"/>
    <w:rsid w:val="006430F9"/>
    <w:rsid w:val="00643F73"/>
    <w:rsid w:val="00654581"/>
    <w:rsid w:val="00674B95"/>
    <w:rsid w:val="006916F5"/>
    <w:rsid w:val="006B1AF9"/>
    <w:rsid w:val="006B28D8"/>
    <w:rsid w:val="006C6AF6"/>
    <w:rsid w:val="00713E30"/>
    <w:rsid w:val="007253F9"/>
    <w:rsid w:val="007460D6"/>
    <w:rsid w:val="00754436"/>
    <w:rsid w:val="00767855"/>
    <w:rsid w:val="00796CC2"/>
    <w:rsid w:val="007A186D"/>
    <w:rsid w:val="007F19C4"/>
    <w:rsid w:val="007F3F80"/>
    <w:rsid w:val="008132F0"/>
    <w:rsid w:val="00844E71"/>
    <w:rsid w:val="008C7E69"/>
    <w:rsid w:val="008E3367"/>
    <w:rsid w:val="009057B9"/>
    <w:rsid w:val="009266A1"/>
    <w:rsid w:val="00951194"/>
    <w:rsid w:val="009A3700"/>
    <w:rsid w:val="009B021A"/>
    <w:rsid w:val="00AB567B"/>
    <w:rsid w:val="00AB7D2D"/>
    <w:rsid w:val="00AD4234"/>
    <w:rsid w:val="00B222D3"/>
    <w:rsid w:val="00B51933"/>
    <w:rsid w:val="00B83387"/>
    <w:rsid w:val="00B925B6"/>
    <w:rsid w:val="00BA1806"/>
    <w:rsid w:val="00BB3F26"/>
    <w:rsid w:val="00BD5210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E0651D"/>
    <w:rsid w:val="00E06803"/>
    <w:rsid w:val="00E22FBD"/>
    <w:rsid w:val="00E27BCA"/>
    <w:rsid w:val="00E44C4B"/>
    <w:rsid w:val="00E509B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85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C6A12B5-8254-4388-92C8-4F7DB343C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11AE9B0A.dotm</Template>
  <TotalTime>951</TotalTime>
  <Pages>1</Pages>
  <Words>31</Words>
  <Characters>177</Characters>
  <Application>Microsoft Office Word</Application>
  <DocSecurity>0</DocSecurity>
  <Lines>1</Lines>
  <Paragraphs>1</Paragraphs>
  <ScaleCrop>false</ScaleCrop>
  <Company>China</Company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134</cp:revision>
  <cp:lastPrinted>2022-06-22T02:19:00Z</cp:lastPrinted>
  <dcterms:created xsi:type="dcterms:W3CDTF">2022-03-23T06:35:00Z</dcterms:created>
  <dcterms:modified xsi:type="dcterms:W3CDTF">2025-10-10T06:21:00Z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