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766" w:rsidRDefault="00A97766" w:rsidP="00A97766">
      <w:pPr>
        <w:spacing w:line="56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A97766" w:rsidRDefault="00A97766" w:rsidP="00A97766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A97766" w:rsidRDefault="00A97766" w:rsidP="00A97766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</w:p>
    <w:p w:rsidR="00A97766" w:rsidRDefault="00A97766" w:rsidP="00A97766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A97766" w:rsidRDefault="00A97766" w:rsidP="00A97766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罪犯刘星林，男，1977年7月17日出生，初中文化，现在四川省眉州监狱服刑。</w:t>
      </w:r>
    </w:p>
    <w:p w:rsidR="007F0CF2" w:rsidRDefault="007F0CF2" w:rsidP="007F0CF2">
      <w:pPr>
        <w:widowControl/>
        <w:spacing w:line="58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罪犯刘星林在服刑期间，认真遵守监规，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接受教育改造，</w:t>
      </w:r>
      <w:r>
        <w:rPr>
          <w:rFonts w:ascii="仿宋" w:eastAsia="仿宋" w:hAnsi="仿宋" w:hint="eastAsia"/>
          <w:sz w:val="32"/>
          <w:szCs w:val="32"/>
        </w:rPr>
        <w:t>确有悔改表现。</w:t>
      </w:r>
    </w:p>
    <w:p w:rsidR="00A97766" w:rsidRPr="00FD6AD5" w:rsidRDefault="00A97766" w:rsidP="00A97766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FD6AD5"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五十七条第二款及第七十八条、《中华人民共和国刑事诉讼法》第二百七十三条第二款之规定，建议对罪犯刘星林减为有期徒刑二十二年，剥夺政治权利八年。特报请裁定。</w:t>
      </w:r>
    </w:p>
    <w:p w:rsidR="00A97766" w:rsidRPr="00FD6AD5" w:rsidRDefault="00A97766" w:rsidP="00A97766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FD6AD5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A97766" w:rsidRPr="00FD6AD5" w:rsidRDefault="00A97766" w:rsidP="00A97766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 w:rsidRPr="00FD6AD5">
        <w:rPr>
          <w:rFonts w:ascii="仿宋" w:eastAsia="仿宋" w:hAnsi="仿宋" w:hint="eastAsia"/>
          <w:color w:val="000000" w:themeColor="text1"/>
          <w:sz w:val="32"/>
          <w:szCs w:val="32"/>
        </w:rPr>
        <w:t>四川省高级人民法院</w:t>
      </w:r>
    </w:p>
    <w:p w:rsidR="00A97766" w:rsidRDefault="00A97766" w:rsidP="00A97766">
      <w:pPr>
        <w:spacing w:line="580" w:lineRule="exact"/>
        <w:ind w:right="1360"/>
        <w:rPr>
          <w:rFonts w:ascii="仿宋" w:eastAsia="仿宋" w:hAnsi="仿宋"/>
          <w:sz w:val="32"/>
          <w:szCs w:val="32"/>
        </w:rPr>
      </w:pPr>
    </w:p>
    <w:p w:rsidR="00A97766" w:rsidRDefault="00A97766" w:rsidP="00A97766">
      <w:pPr>
        <w:spacing w:line="580" w:lineRule="exact"/>
        <w:ind w:right="72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二〇二五年九月二十九日</w:t>
      </w:r>
    </w:p>
    <w:p w:rsidR="00A97766" w:rsidRDefault="00A97766" w:rsidP="00A97766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A97766" w:rsidRDefault="00A97766" w:rsidP="00A97766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ED57D5" w:rsidRPr="00172327" w:rsidRDefault="00ED57D5" w:rsidP="00A97766">
      <w:pPr>
        <w:spacing w:line="580" w:lineRule="exact"/>
      </w:pPr>
      <w:bookmarkStart w:id="0" w:name="_GoBack"/>
      <w:bookmarkEnd w:id="0"/>
    </w:p>
    <w:sectPr w:rsidR="00ED57D5" w:rsidRPr="00172327" w:rsidSect="004528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41ECC"/>
    <w:rsid w:val="00053C0D"/>
    <w:rsid w:val="000A1BF2"/>
    <w:rsid w:val="000C5943"/>
    <w:rsid w:val="000F2F13"/>
    <w:rsid w:val="0011056E"/>
    <w:rsid w:val="0013552F"/>
    <w:rsid w:val="00145AF5"/>
    <w:rsid w:val="00172327"/>
    <w:rsid w:val="00176B00"/>
    <w:rsid w:val="00187631"/>
    <w:rsid w:val="001A0C26"/>
    <w:rsid w:val="001B7CB6"/>
    <w:rsid w:val="001D1C20"/>
    <w:rsid w:val="001F27DB"/>
    <w:rsid w:val="00206123"/>
    <w:rsid w:val="002263B6"/>
    <w:rsid w:val="00230197"/>
    <w:rsid w:val="002321DD"/>
    <w:rsid w:val="0025409F"/>
    <w:rsid w:val="0025604B"/>
    <w:rsid w:val="0026491E"/>
    <w:rsid w:val="0028635A"/>
    <w:rsid w:val="00297BBC"/>
    <w:rsid w:val="002B4068"/>
    <w:rsid w:val="002B415E"/>
    <w:rsid w:val="002D4E77"/>
    <w:rsid w:val="002F55FD"/>
    <w:rsid w:val="00312EDD"/>
    <w:rsid w:val="00326231"/>
    <w:rsid w:val="00343D07"/>
    <w:rsid w:val="00370137"/>
    <w:rsid w:val="0037053A"/>
    <w:rsid w:val="003723C7"/>
    <w:rsid w:val="003A16BF"/>
    <w:rsid w:val="003A1C87"/>
    <w:rsid w:val="003A31DA"/>
    <w:rsid w:val="003C532D"/>
    <w:rsid w:val="003F47EE"/>
    <w:rsid w:val="004055AE"/>
    <w:rsid w:val="004055BA"/>
    <w:rsid w:val="0040663F"/>
    <w:rsid w:val="004160CB"/>
    <w:rsid w:val="0045283E"/>
    <w:rsid w:val="004722E1"/>
    <w:rsid w:val="004B4753"/>
    <w:rsid w:val="004C10E1"/>
    <w:rsid w:val="004E1A65"/>
    <w:rsid w:val="00537BCD"/>
    <w:rsid w:val="0054389A"/>
    <w:rsid w:val="00553E52"/>
    <w:rsid w:val="0056203C"/>
    <w:rsid w:val="00571B5F"/>
    <w:rsid w:val="00571B77"/>
    <w:rsid w:val="00573648"/>
    <w:rsid w:val="005926AB"/>
    <w:rsid w:val="005C578F"/>
    <w:rsid w:val="00610084"/>
    <w:rsid w:val="006319D4"/>
    <w:rsid w:val="00635D31"/>
    <w:rsid w:val="006426E3"/>
    <w:rsid w:val="006430F9"/>
    <w:rsid w:val="00643F73"/>
    <w:rsid w:val="00654581"/>
    <w:rsid w:val="00674B95"/>
    <w:rsid w:val="006916F5"/>
    <w:rsid w:val="006B28D8"/>
    <w:rsid w:val="006C1D53"/>
    <w:rsid w:val="006C6AF6"/>
    <w:rsid w:val="00713E30"/>
    <w:rsid w:val="007253F9"/>
    <w:rsid w:val="00754436"/>
    <w:rsid w:val="00796CC2"/>
    <w:rsid w:val="007A186D"/>
    <w:rsid w:val="007F0CF2"/>
    <w:rsid w:val="007F19C4"/>
    <w:rsid w:val="007F3F80"/>
    <w:rsid w:val="008132F0"/>
    <w:rsid w:val="00822BCC"/>
    <w:rsid w:val="008C7E69"/>
    <w:rsid w:val="009057B9"/>
    <w:rsid w:val="009266A1"/>
    <w:rsid w:val="00951194"/>
    <w:rsid w:val="009A17CB"/>
    <w:rsid w:val="009A3700"/>
    <w:rsid w:val="00A97766"/>
    <w:rsid w:val="00AB567B"/>
    <w:rsid w:val="00AD4234"/>
    <w:rsid w:val="00B222D3"/>
    <w:rsid w:val="00B83387"/>
    <w:rsid w:val="00B925B6"/>
    <w:rsid w:val="00BB3F26"/>
    <w:rsid w:val="00BD5210"/>
    <w:rsid w:val="00C2371C"/>
    <w:rsid w:val="00C23BD7"/>
    <w:rsid w:val="00C46A35"/>
    <w:rsid w:val="00C66904"/>
    <w:rsid w:val="00C7117E"/>
    <w:rsid w:val="00C7388E"/>
    <w:rsid w:val="00C975FD"/>
    <w:rsid w:val="00CA4BAF"/>
    <w:rsid w:val="00CB64D4"/>
    <w:rsid w:val="00CB74DD"/>
    <w:rsid w:val="00CC4BE7"/>
    <w:rsid w:val="00CD1196"/>
    <w:rsid w:val="00D17D99"/>
    <w:rsid w:val="00D43436"/>
    <w:rsid w:val="00D80FB6"/>
    <w:rsid w:val="00DD0251"/>
    <w:rsid w:val="00E0651D"/>
    <w:rsid w:val="00E06803"/>
    <w:rsid w:val="00E16818"/>
    <w:rsid w:val="00E22FBD"/>
    <w:rsid w:val="00E27BCA"/>
    <w:rsid w:val="00E44C4B"/>
    <w:rsid w:val="00E64E4D"/>
    <w:rsid w:val="00E8261A"/>
    <w:rsid w:val="00E96262"/>
    <w:rsid w:val="00ED491B"/>
    <w:rsid w:val="00ED57D5"/>
    <w:rsid w:val="00ED64AD"/>
    <w:rsid w:val="00ED7C7D"/>
    <w:rsid w:val="00EE2A37"/>
    <w:rsid w:val="00EF0EB0"/>
    <w:rsid w:val="00F00673"/>
    <w:rsid w:val="00F21CF2"/>
    <w:rsid w:val="00F32458"/>
    <w:rsid w:val="00F414A8"/>
    <w:rsid w:val="00F61055"/>
    <w:rsid w:val="00F61CF7"/>
    <w:rsid w:val="00F82BC7"/>
    <w:rsid w:val="00FB6C41"/>
    <w:rsid w:val="00FC0514"/>
    <w:rsid w:val="00FD529D"/>
    <w:rsid w:val="00FE6E0C"/>
    <w:rsid w:val="1F78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76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5D58373-4D4F-4790-8AE5-87186D736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11AE9B0A.dotm</Template>
  <TotalTime>951</TotalTime>
  <Pages>1</Pages>
  <Words>34</Words>
  <Characters>197</Characters>
  <Application>Microsoft Office Word</Application>
  <DocSecurity>0</DocSecurity>
  <Lines>1</Lines>
  <Paragraphs>1</Paragraphs>
  <ScaleCrop>false</ScaleCrop>
  <Company>China</Company>
  <LinksUpToDate>false</LinksUpToDate>
  <CharactersWithSpaces>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133</cp:revision>
  <cp:lastPrinted>2022-06-22T02:19:00Z</cp:lastPrinted>
  <dcterms:created xsi:type="dcterms:W3CDTF">2022-03-23T06:35:00Z</dcterms:created>
  <dcterms:modified xsi:type="dcterms:W3CDTF">2025-10-10T06:22:00Z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9AD0FA38FC654A598749996771391A32</vt:lpwstr>
  </property>
</Properties>
</file>