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</w:t>
      </w:r>
      <w:r>
        <w:rPr>
          <w:rFonts w:hint="eastAsia" w:ascii="黑体" w:hAnsi="黑体" w:eastAsia="黑体"/>
          <w:b/>
          <w:spacing w:val="50"/>
          <w:sz w:val="44"/>
          <w:szCs w:val="44"/>
          <w:lang w:eastAsia="zh-CN"/>
        </w:rPr>
        <w:t>假释</w:t>
      </w:r>
      <w:r>
        <w:rPr>
          <w:rFonts w:hint="eastAsia" w:ascii="黑体" w:hAnsi="黑体" w:eastAsia="黑体"/>
          <w:b/>
          <w:spacing w:val="50"/>
          <w:sz w:val="44"/>
          <w:szCs w:val="44"/>
        </w:rPr>
        <w:t>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罪犯冯金林,男，</w:t>
      </w:r>
      <w:r>
        <w:rPr>
          <w:rFonts w:ascii="仿宋" w:hAnsi="仿宋" w:eastAsia="仿宋"/>
          <w:sz w:val="32"/>
          <w:szCs w:val="32"/>
        </w:rPr>
        <w:t>1975年12月19日</w:t>
      </w:r>
      <w:r>
        <w:rPr>
          <w:rFonts w:hint="eastAsia" w:ascii="仿宋" w:hAnsi="仿宋" w:eastAsia="仿宋"/>
          <w:sz w:val="32"/>
          <w:szCs w:val="32"/>
        </w:rPr>
        <w:t>出生,小学文化。现在四川省眉州监狱服刑。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罪犯冯金林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为此，根据《中华人民共和国监狱法》第三十二条、《中华人民共和国刑法》第八十一条、《中华人民共和国刑事诉讼法》第二百七十三条第二款的规定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，建议对罪犯冯金林假释。特报请裁定。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760" w:firstLineChars="18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二0二五年九月二十九日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B2BDB"/>
    <w:rsid w:val="001C5977"/>
    <w:rsid w:val="00252687"/>
    <w:rsid w:val="00257D2F"/>
    <w:rsid w:val="002A5652"/>
    <w:rsid w:val="002B7AD3"/>
    <w:rsid w:val="002C5FBD"/>
    <w:rsid w:val="002C7BD0"/>
    <w:rsid w:val="002E20E6"/>
    <w:rsid w:val="003203DF"/>
    <w:rsid w:val="00337254"/>
    <w:rsid w:val="00351036"/>
    <w:rsid w:val="00362309"/>
    <w:rsid w:val="00387FFB"/>
    <w:rsid w:val="0039025A"/>
    <w:rsid w:val="003A0FED"/>
    <w:rsid w:val="00404E61"/>
    <w:rsid w:val="00405031"/>
    <w:rsid w:val="00414BC0"/>
    <w:rsid w:val="00422CB8"/>
    <w:rsid w:val="0043584B"/>
    <w:rsid w:val="004521D7"/>
    <w:rsid w:val="00484083"/>
    <w:rsid w:val="00550AE3"/>
    <w:rsid w:val="0056123F"/>
    <w:rsid w:val="005F79C0"/>
    <w:rsid w:val="00692000"/>
    <w:rsid w:val="006E0F9D"/>
    <w:rsid w:val="006E537F"/>
    <w:rsid w:val="007A1BF7"/>
    <w:rsid w:val="007C2870"/>
    <w:rsid w:val="007D6592"/>
    <w:rsid w:val="00822358"/>
    <w:rsid w:val="00861F34"/>
    <w:rsid w:val="008C2BDB"/>
    <w:rsid w:val="008C4396"/>
    <w:rsid w:val="009717A8"/>
    <w:rsid w:val="009877CE"/>
    <w:rsid w:val="009D12BF"/>
    <w:rsid w:val="009D5AFD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E3BF4"/>
    <w:rsid w:val="00C01E93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E1635E"/>
    <w:rsid w:val="00E51229"/>
    <w:rsid w:val="00E679EC"/>
    <w:rsid w:val="00EF0C66"/>
    <w:rsid w:val="00F4250A"/>
    <w:rsid w:val="00F51450"/>
    <w:rsid w:val="00F643BE"/>
    <w:rsid w:val="00FA7218"/>
    <w:rsid w:val="00FB3ECB"/>
    <w:rsid w:val="00FC4DA5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DC0472"/>
    <w:rsid w:val="04E90661"/>
    <w:rsid w:val="05272D75"/>
    <w:rsid w:val="054443FD"/>
    <w:rsid w:val="05D9374C"/>
    <w:rsid w:val="06A50D48"/>
    <w:rsid w:val="06BA7E3D"/>
    <w:rsid w:val="07E7058A"/>
    <w:rsid w:val="07F55CCE"/>
    <w:rsid w:val="08981979"/>
    <w:rsid w:val="089F18A4"/>
    <w:rsid w:val="08CE12CE"/>
    <w:rsid w:val="08D8255D"/>
    <w:rsid w:val="090A3749"/>
    <w:rsid w:val="0949471D"/>
    <w:rsid w:val="096B00EA"/>
    <w:rsid w:val="0A067851"/>
    <w:rsid w:val="0A0E5395"/>
    <w:rsid w:val="0A5361EC"/>
    <w:rsid w:val="0AC7420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8B6D86"/>
    <w:rsid w:val="12266EE8"/>
    <w:rsid w:val="1264652C"/>
    <w:rsid w:val="136A5948"/>
    <w:rsid w:val="139E1C3D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940743"/>
    <w:rsid w:val="169F1741"/>
    <w:rsid w:val="16A72D6E"/>
    <w:rsid w:val="16CD34F5"/>
    <w:rsid w:val="16D8498B"/>
    <w:rsid w:val="16DA30AC"/>
    <w:rsid w:val="16DE7675"/>
    <w:rsid w:val="1786184A"/>
    <w:rsid w:val="17B14AD8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E5C067A"/>
    <w:rsid w:val="1E6B6D3D"/>
    <w:rsid w:val="1FA81CF0"/>
    <w:rsid w:val="1FBC3A6A"/>
    <w:rsid w:val="201E4CAF"/>
    <w:rsid w:val="202A67F2"/>
    <w:rsid w:val="204C20C6"/>
    <w:rsid w:val="20B1067F"/>
    <w:rsid w:val="20DB659B"/>
    <w:rsid w:val="21C5725C"/>
    <w:rsid w:val="221133D2"/>
    <w:rsid w:val="22424FFE"/>
    <w:rsid w:val="22CA4C38"/>
    <w:rsid w:val="234B2BC2"/>
    <w:rsid w:val="23B07DF8"/>
    <w:rsid w:val="23BE2C52"/>
    <w:rsid w:val="23C61050"/>
    <w:rsid w:val="241364CA"/>
    <w:rsid w:val="241F60DF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9D4412"/>
    <w:rsid w:val="2CD50DA0"/>
    <w:rsid w:val="2D587DDF"/>
    <w:rsid w:val="2DC56E0A"/>
    <w:rsid w:val="2E696F72"/>
    <w:rsid w:val="2E6D14A2"/>
    <w:rsid w:val="2E82542C"/>
    <w:rsid w:val="2F370359"/>
    <w:rsid w:val="309F39C8"/>
    <w:rsid w:val="30C121DE"/>
    <w:rsid w:val="3142426C"/>
    <w:rsid w:val="317B3B34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5E7E68"/>
    <w:rsid w:val="3A7C5A96"/>
    <w:rsid w:val="3C7A6FDD"/>
    <w:rsid w:val="3CC6374C"/>
    <w:rsid w:val="3CDD00A5"/>
    <w:rsid w:val="3DF71CB4"/>
    <w:rsid w:val="3E0751B1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5D58FE"/>
    <w:rsid w:val="4A6B1765"/>
    <w:rsid w:val="4A6C24D9"/>
    <w:rsid w:val="4A73428F"/>
    <w:rsid w:val="4B294614"/>
    <w:rsid w:val="4B2947A4"/>
    <w:rsid w:val="4B9525D7"/>
    <w:rsid w:val="4BC94AB1"/>
    <w:rsid w:val="4C456075"/>
    <w:rsid w:val="4CF404F7"/>
    <w:rsid w:val="4D2D6F51"/>
    <w:rsid w:val="4D6E1D3E"/>
    <w:rsid w:val="4D753C64"/>
    <w:rsid w:val="4D772582"/>
    <w:rsid w:val="4DE57B5D"/>
    <w:rsid w:val="4E2E1A78"/>
    <w:rsid w:val="4ED0120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E45527"/>
    <w:rsid w:val="560C64AF"/>
    <w:rsid w:val="568511D9"/>
    <w:rsid w:val="57390600"/>
    <w:rsid w:val="57F9432D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C234C57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3F58D5"/>
    <w:rsid w:val="644A234C"/>
    <w:rsid w:val="646E18A0"/>
    <w:rsid w:val="64B920B4"/>
    <w:rsid w:val="64BC30A0"/>
    <w:rsid w:val="651726D6"/>
    <w:rsid w:val="65E75541"/>
    <w:rsid w:val="65FF2C7E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7B7E5C"/>
    <w:rsid w:val="6ACD4DD6"/>
    <w:rsid w:val="6B11159C"/>
    <w:rsid w:val="6B9D21F2"/>
    <w:rsid w:val="6CC37001"/>
    <w:rsid w:val="6D273073"/>
    <w:rsid w:val="6D902323"/>
    <w:rsid w:val="6DF9586F"/>
    <w:rsid w:val="6E1B2C2D"/>
    <w:rsid w:val="6F0648BC"/>
    <w:rsid w:val="6F0C4E22"/>
    <w:rsid w:val="6F446192"/>
    <w:rsid w:val="6F5001FB"/>
    <w:rsid w:val="6F893B9F"/>
    <w:rsid w:val="6FCF0DD1"/>
    <w:rsid w:val="6FE6669F"/>
    <w:rsid w:val="70275965"/>
    <w:rsid w:val="70307167"/>
    <w:rsid w:val="706316DE"/>
    <w:rsid w:val="71263B8B"/>
    <w:rsid w:val="71784843"/>
    <w:rsid w:val="72097AC7"/>
    <w:rsid w:val="726813BF"/>
    <w:rsid w:val="728E33E4"/>
    <w:rsid w:val="73214983"/>
    <w:rsid w:val="739921E1"/>
    <w:rsid w:val="73C27F90"/>
    <w:rsid w:val="74D07750"/>
    <w:rsid w:val="754606CA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ECC7DE9"/>
    <w:rsid w:val="7F076506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AB5E0934.dotm</Template>
  <Company>China</Company>
  <Pages>82</Pages>
  <Words>31251</Words>
  <Characters>3769</Characters>
  <Lines>31</Lines>
  <Paragraphs>69</Paragraphs>
  <TotalTime>0</TotalTime>
  <ScaleCrop>false</ScaleCrop>
  <LinksUpToDate>false</LinksUpToDate>
  <CharactersWithSpaces>34951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2025-08-07T07:42:00Z</dcterms:created>
  <dc:creator>6295</dc:creator>
  <cp:lastModifiedBy>6336</cp:lastModifiedBy>
  <dcterms:modified xsi:type="dcterms:W3CDTF">2025-09-30T08:37:48Z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