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3E7B" w:rsidRDefault="00FE0F4E">
      <w:pPr>
        <w:spacing w:line="560" w:lineRule="exact"/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B93E7B" w:rsidRDefault="00FE0F4E">
      <w:pPr>
        <w:jc w:val="center"/>
        <w:rPr>
          <w:rFonts w:ascii="黑体" w:eastAsia="黑体" w:hAnsi="黑体"/>
          <w:b/>
          <w:spacing w:val="50"/>
          <w:sz w:val="44"/>
          <w:szCs w:val="44"/>
        </w:rPr>
      </w:pPr>
      <w:r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B93E7B" w:rsidRDefault="00B93E7B">
      <w:pPr>
        <w:jc w:val="center"/>
        <w:rPr>
          <w:rFonts w:ascii="黑体" w:eastAsia="黑体" w:hAnsi="黑体"/>
          <w:b/>
          <w:spacing w:val="50"/>
          <w:sz w:val="44"/>
          <w:szCs w:val="44"/>
        </w:rPr>
      </w:pPr>
    </w:p>
    <w:p w:rsidR="00B93E7B" w:rsidRDefault="00FE0F4E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罪犯余源平,男，</w:t>
      </w:r>
      <w:r>
        <w:rPr>
          <w:rFonts w:ascii="仿宋" w:eastAsia="仿宋" w:hAnsi="仿宋"/>
          <w:sz w:val="32"/>
          <w:szCs w:val="32"/>
        </w:rPr>
        <w:t>1964年2月29日</w:t>
      </w:r>
      <w:r>
        <w:rPr>
          <w:rFonts w:ascii="仿宋" w:eastAsia="仿宋" w:hAnsi="仿宋" w:hint="eastAsia"/>
          <w:sz w:val="32"/>
          <w:szCs w:val="32"/>
        </w:rPr>
        <w:t>出生,</w:t>
      </w:r>
      <w:r w:rsidR="001605BE">
        <w:rPr>
          <w:rFonts w:ascii="仿宋" w:eastAsia="仿宋" w:hAnsi="仿宋" w:hint="eastAsia"/>
          <w:sz w:val="32"/>
          <w:szCs w:val="32"/>
        </w:rPr>
        <w:t>大专文化</w:t>
      </w: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。现在四川省眉州监狱服刑。</w:t>
      </w:r>
    </w:p>
    <w:p w:rsidR="00FE0F4E" w:rsidRPr="00FE0F4E" w:rsidRDefault="00FE0F4E" w:rsidP="00FE0F4E">
      <w:pPr>
        <w:spacing w:line="580" w:lineRule="exact"/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</w:rPr>
        <w:t>罪犯余源平在服刑期间，认真遵守监规，接受教育改造，确有悔改表现。</w:t>
      </w:r>
    </w:p>
    <w:p w:rsidR="00B93E7B" w:rsidRDefault="00FE0F4E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为此，根据《中华人民共和国监狱法》第二十九条、《中华人民共和国刑法》第七十八条、《中华人民共和国刑事诉讼法》第二百七十三条第二款之规定，建议对罪犯余源平减刑六个月。特报请裁定。</w:t>
      </w:r>
    </w:p>
    <w:p w:rsidR="00B93E7B" w:rsidRDefault="00FE0F4E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此致</w:t>
      </w:r>
    </w:p>
    <w:p w:rsidR="00B93E7B" w:rsidRDefault="00FE0F4E">
      <w:pPr>
        <w:spacing w:line="58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B93E7B" w:rsidRDefault="00B93E7B">
      <w:pPr>
        <w:spacing w:line="580" w:lineRule="exact"/>
        <w:ind w:firstLineChars="2100" w:firstLine="6720"/>
        <w:jc w:val="left"/>
        <w:rPr>
          <w:rFonts w:ascii="仿宋" w:eastAsia="仿宋" w:hAnsi="仿宋"/>
          <w:sz w:val="32"/>
          <w:szCs w:val="32"/>
        </w:rPr>
      </w:pPr>
    </w:p>
    <w:p w:rsidR="00B93E7B" w:rsidRDefault="00FE0F4E">
      <w:pPr>
        <w:spacing w:line="580" w:lineRule="exact"/>
        <w:ind w:firstLineChars="2100" w:firstLine="672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四川省眉州监狱</w:t>
      </w:r>
    </w:p>
    <w:p w:rsidR="00B93E7B" w:rsidRDefault="00FE0F4E">
      <w:pPr>
        <w:spacing w:line="580" w:lineRule="exact"/>
        <w:ind w:firstLineChars="1800" w:firstLine="576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二0二五年九月二十九日</w:t>
      </w:r>
    </w:p>
    <w:p w:rsidR="00B93E7B" w:rsidRDefault="00B93E7B">
      <w:pPr>
        <w:spacing w:line="580" w:lineRule="exact"/>
        <w:rPr>
          <w:rFonts w:ascii="仿宋" w:eastAsia="仿宋" w:hAnsi="仿宋"/>
          <w:sz w:val="32"/>
          <w:szCs w:val="32"/>
        </w:rPr>
      </w:pPr>
    </w:p>
    <w:p w:rsidR="00B93E7B" w:rsidRDefault="00B93E7B">
      <w:pPr>
        <w:sectPr w:rsidR="00B93E7B">
          <w:type w:val="continuous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B93E7B" w:rsidRDefault="00B93E7B">
      <w:pPr>
        <w:sectPr w:rsidR="00B93E7B">
          <w:type w:val="continuous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B93E7B" w:rsidRDefault="00B93E7B">
      <w:pPr>
        <w:sectPr w:rsidR="00B93E7B">
          <w:type w:val="continuous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:rsidR="00B93E7B" w:rsidRDefault="00B93E7B"/>
    <w:sectPr w:rsidR="00B93E7B">
      <w:type w:val="continuous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F4E" w:rsidRDefault="00FE0F4E" w:rsidP="00FE0F4E">
      <w:r>
        <w:separator/>
      </w:r>
    </w:p>
  </w:endnote>
  <w:endnote w:type="continuationSeparator" w:id="0">
    <w:p w:rsidR="00FE0F4E" w:rsidRDefault="00FE0F4E" w:rsidP="00FE0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F4E" w:rsidRDefault="00FE0F4E" w:rsidP="00FE0F4E">
      <w:r>
        <w:separator/>
      </w:r>
    </w:p>
  </w:footnote>
  <w:footnote w:type="continuationSeparator" w:id="0">
    <w:p w:rsidR="00FE0F4E" w:rsidRDefault="00FE0F4E" w:rsidP="00FE0F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122F0"/>
    <w:rsid w:val="00030F16"/>
    <w:rsid w:val="000428C9"/>
    <w:rsid w:val="0008628D"/>
    <w:rsid w:val="0009214D"/>
    <w:rsid w:val="00094603"/>
    <w:rsid w:val="001509CF"/>
    <w:rsid w:val="001605BE"/>
    <w:rsid w:val="001B2BDB"/>
    <w:rsid w:val="001C5977"/>
    <w:rsid w:val="00252687"/>
    <w:rsid w:val="00257D2F"/>
    <w:rsid w:val="002A5652"/>
    <w:rsid w:val="002B7AD3"/>
    <w:rsid w:val="002C5FBD"/>
    <w:rsid w:val="002C7BD0"/>
    <w:rsid w:val="002E20E6"/>
    <w:rsid w:val="003203DF"/>
    <w:rsid w:val="00337254"/>
    <w:rsid w:val="00351036"/>
    <w:rsid w:val="00362309"/>
    <w:rsid w:val="00387FFB"/>
    <w:rsid w:val="0039025A"/>
    <w:rsid w:val="003A0FED"/>
    <w:rsid w:val="00404E61"/>
    <w:rsid w:val="00405031"/>
    <w:rsid w:val="00414BC0"/>
    <w:rsid w:val="00422CB8"/>
    <w:rsid w:val="0043584B"/>
    <w:rsid w:val="004521D7"/>
    <w:rsid w:val="00484083"/>
    <w:rsid w:val="00550AE3"/>
    <w:rsid w:val="0056123F"/>
    <w:rsid w:val="005F79C0"/>
    <w:rsid w:val="00692000"/>
    <w:rsid w:val="006E0F9D"/>
    <w:rsid w:val="006E537F"/>
    <w:rsid w:val="007A1BF7"/>
    <w:rsid w:val="007C2870"/>
    <w:rsid w:val="007D6592"/>
    <w:rsid w:val="00822358"/>
    <w:rsid w:val="00861F34"/>
    <w:rsid w:val="008C2BDB"/>
    <w:rsid w:val="008C4396"/>
    <w:rsid w:val="009717A8"/>
    <w:rsid w:val="009877CE"/>
    <w:rsid w:val="009D12BF"/>
    <w:rsid w:val="009D5AFD"/>
    <w:rsid w:val="00A07BF6"/>
    <w:rsid w:val="00A13F90"/>
    <w:rsid w:val="00A22FED"/>
    <w:rsid w:val="00A66959"/>
    <w:rsid w:val="00A8735B"/>
    <w:rsid w:val="00AA5247"/>
    <w:rsid w:val="00AF3587"/>
    <w:rsid w:val="00B1176C"/>
    <w:rsid w:val="00B236FD"/>
    <w:rsid w:val="00B34D67"/>
    <w:rsid w:val="00B41842"/>
    <w:rsid w:val="00B43493"/>
    <w:rsid w:val="00B52747"/>
    <w:rsid w:val="00B537F6"/>
    <w:rsid w:val="00B93E7B"/>
    <w:rsid w:val="00BE3BF4"/>
    <w:rsid w:val="00C01E93"/>
    <w:rsid w:val="00C41944"/>
    <w:rsid w:val="00C47CF1"/>
    <w:rsid w:val="00C509AE"/>
    <w:rsid w:val="00C63E6A"/>
    <w:rsid w:val="00CA1CC6"/>
    <w:rsid w:val="00CF700D"/>
    <w:rsid w:val="00CF7F10"/>
    <w:rsid w:val="00D0641F"/>
    <w:rsid w:val="00D407D3"/>
    <w:rsid w:val="00D61661"/>
    <w:rsid w:val="00D86D26"/>
    <w:rsid w:val="00D87A98"/>
    <w:rsid w:val="00DA13DF"/>
    <w:rsid w:val="00DF2DEF"/>
    <w:rsid w:val="00E1635E"/>
    <w:rsid w:val="00E51229"/>
    <w:rsid w:val="00E679EC"/>
    <w:rsid w:val="00EF0C66"/>
    <w:rsid w:val="00F4250A"/>
    <w:rsid w:val="00F51450"/>
    <w:rsid w:val="00F643BE"/>
    <w:rsid w:val="00FA7218"/>
    <w:rsid w:val="00FB3ECB"/>
    <w:rsid w:val="00FC4DA5"/>
    <w:rsid w:val="00FE0F4E"/>
    <w:rsid w:val="00FE6309"/>
    <w:rsid w:val="0106128F"/>
    <w:rsid w:val="010B369D"/>
    <w:rsid w:val="015C5B98"/>
    <w:rsid w:val="016D2EAE"/>
    <w:rsid w:val="02D61A21"/>
    <w:rsid w:val="02D776FC"/>
    <w:rsid w:val="03CA7733"/>
    <w:rsid w:val="03D97A5A"/>
    <w:rsid w:val="0418749B"/>
    <w:rsid w:val="04460A55"/>
    <w:rsid w:val="04DC0472"/>
    <w:rsid w:val="04E90661"/>
    <w:rsid w:val="05272D75"/>
    <w:rsid w:val="054443FD"/>
    <w:rsid w:val="05D9374C"/>
    <w:rsid w:val="06A50D48"/>
    <w:rsid w:val="06BA7E3D"/>
    <w:rsid w:val="07E7058A"/>
    <w:rsid w:val="07F55CCE"/>
    <w:rsid w:val="08981979"/>
    <w:rsid w:val="089F18A4"/>
    <w:rsid w:val="08CE12CE"/>
    <w:rsid w:val="08D8255D"/>
    <w:rsid w:val="090A3749"/>
    <w:rsid w:val="0949471D"/>
    <w:rsid w:val="096B00EA"/>
    <w:rsid w:val="0A067851"/>
    <w:rsid w:val="0A0E5395"/>
    <w:rsid w:val="0A5361EC"/>
    <w:rsid w:val="0AC74203"/>
    <w:rsid w:val="0B682344"/>
    <w:rsid w:val="0B837DA4"/>
    <w:rsid w:val="0C610FB9"/>
    <w:rsid w:val="0C74173F"/>
    <w:rsid w:val="0CB45FCB"/>
    <w:rsid w:val="0CB956B7"/>
    <w:rsid w:val="0CBB0AB1"/>
    <w:rsid w:val="0CF85717"/>
    <w:rsid w:val="0CFB2898"/>
    <w:rsid w:val="0D40674A"/>
    <w:rsid w:val="0D4147CA"/>
    <w:rsid w:val="0DF03E72"/>
    <w:rsid w:val="0E464047"/>
    <w:rsid w:val="0E7777DF"/>
    <w:rsid w:val="0EFD63BE"/>
    <w:rsid w:val="0F5E30E1"/>
    <w:rsid w:val="0FBA40DB"/>
    <w:rsid w:val="1031445C"/>
    <w:rsid w:val="103258BC"/>
    <w:rsid w:val="108C066A"/>
    <w:rsid w:val="10BD2495"/>
    <w:rsid w:val="10CE43AF"/>
    <w:rsid w:val="118B6D86"/>
    <w:rsid w:val="12266EE8"/>
    <w:rsid w:val="1264652C"/>
    <w:rsid w:val="136A5948"/>
    <w:rsid w:val="139E1C3D"/>
    <w:rsid w:val="14BC4CFF"/>
    <w:rsid w:val="14CE5A44"/>
    <w:rsid w:val="14E4542B"/>
    <w:rsid w:val="150B69A3"/>
    <w:rsid w:val="153C7E9F"/>
    <w:rsid w:val="15473BC8"/>
    <w:rsid w:val="154D0308"/>
    <w:rsid w:val="15906307"/>
    <w:rsid w:val="164B481B"/>
    <w:rsid w:val="16653D23"/>
    <w:rsid w:val="16940743"/>
    <w:rsid w:val="169F1741"/>
    <w:rsid w:val="16A72D6E"/>
    <w:rsid w:val="16CD34F5"/>
    <w:rsid w:val="16D8498B"/>
    <w:rsid w:val="16DA30AC"/>
    <w:rsid w:val="16DE7675"/>
    <w:rsid w:val="1786184A"/>
    <w:rsid w:val="17B14AD8"/>
    <w:rsid w:val="19084B21"/>
    <w:rsid w:val="19C519F9"/>
    <w:rsid w:val="19E763B8"/>
    <w:rsid w:val="19EC041E"/>
    <w:rsid w:val="19F53973"/>
    <w:rsid w:val="1A000EC6"/>
    <w:rsid w:val="1B222893"/>
    <w:rsid w:val="1B2A7C0E"/>
    <w:rsid w:val="1B4A1B9C"/>
    <w:rsid w:val="1B5A09A6"/>
    <w:rsid w:val="1B9D0E20"/>
    <w:rsid w:val="1C3D1682"/>
    <w:rsid w:val="1D2B091C"/>
    <w:rsid w:val="1D697BD5"/>
    <w:rsid w:val="1E5C067A"/>
    <w:rsid w:val="1E6B6D3D"/>
    <w:rsid w:val="1FA81CF0"/>
    <w:rsid w:val="1FBC3A6A"/>
    <w:rsid w:val="201E4CAF"/>
    <w:rsid w:val="202A67F2"/>
    <w:rsid w:val="204C20C6"/>
    <w:rsid w:val="20B1067F"/>
    <w:rsid w:val="20DB659B"/>
    <w:rsid w:val="21C5725C"/>
    <w:rsid w:val="221133D2"/>
    <w:rsid w:val="22424FFE"/>
    <w:rsid w:val="22CA4C38"/>
    <w:rsid w:val="234B2BC2"/>
    <w:rsid w:val="23B07DF8"/>
    <w:rsid w:val="23BE2C52"/>
    <w:rsid w:val="23C61050"/>
    <w:rsid w:val="241364CA"/>
    <w:rsid w:val="241F60DF"/>
    <w:rsid w:val="242D520A"/>
    <w:rsid w:val="244363EC"/>
    <w:rsid w:val="24BC47DE"/>
    <w:rsid w:val="250E7042"/>
    <w:rsid w:val="25A40F46"/>
    <w:rsid w:val="25E83CD8"/>
    <w:rsid w:val="2678641E"/>
    <w:rsid w:val="267B53E7"/>
    <w:rsid w:val="26E07149"/>
    <w:rsid w:val="270E585A"/>
    <w:rsid w:val="27C934A4"/>
    <w:rsid w:val="28B87BF5"/>
    <w:rsid w:val="28D221CA"/>
    <w:rsid w:val="2951796C"/>
    <w:rsid w:val="297E3D4D"/>
    <w:rsid w:val="29941B0B"/>
    <w:rsid w:val="29C006A1"/>
    <w:rsid w:val="2A4E4BE3"/>
    <w:rsid w:val="2A561E59"/>
    <w:rsid w:val="2B4A3CA8"/>
    <w:rsid w:val="2B511F1D"/>
    <w:rsid w:val="2B586356"/>
    <w:rsid w:val="2BDF644C"/>
    <w:rsid w:val="2C2554F3"/>
    <w:rsid w:val="2C9A7A71"/>
    <w:rsid w:val="2CD50DA0"/>
    <w:rsid w:val="2D587DDF"/>
    <w:rsid w:val="2DC56E0A"/>
    <w:rsid w:val="2E696F72"/>
    <w:rsid w:val="2E6D14A2"/>
    <w:rsid w:val="2E82542C"/>
    <w:rsid w:val="2F370359"/>
    <w:rsid w:val="2FA24B90"/>
    <w:rsid w:val="309F39C8"/>
    <w:rsid w:val="30C121DE"/>
    <w:rsid w:val="3142426C"/>
    <w:rsid w:val="317B3B34"/>
    <w:rsid w:val="326531AD"/>
    <w:rsid w:val="3389147C"/>
    <w:rsid w:val="33A57B84"/>
    <w:rsid w:val="34D30DD1"/>
    <w:rsid w:val="34D53B47"/>
    <w:rsid w:val="351D2BDD"/>
    <w:rsid w:val="35352722"/>
    <w:rsid w:val="355C4E7E"/>
    <w:rsid w:val="35B027CE"/>
    <w:rsid w:val="3651346F"/>
    <w:rsid w:val="366613E1"/>
    <w:rsid w:val="36957567"/>
    <w:rsid w:val="375D5C55"/>
    <w:rsid w:val="378215CD"/>
    <w:rsid w:val="37A70A89"/>
    <w:rsid w:val="387C42B4"/>
    <w:rsid w:val="38953DC3"/>
    <w:rsid w:val="38A51A3A"/>
    <w:rsid w:val="38EC18AC"/>
    <w:rsid w:val="39A9406C"/>
    <w:rsid w:val="3A0C48A9"/>
    <w:rsid w:val="3A5E7E68"/>
    <w:rsid w:val="3A7C5A96"/>
    <w:rsid w:val="3C7A6FDD"/>
    <w:rsid w:val="3CC6374C"/>
    <w:rsid w:val="3CDD00A5"/>
    <w:rsid w:val="3DF71CB4"/>
    <w:rsid w:val="3E0751B1"/>
    <w:rsid w:val="3F662D57"/>
    <w:rsid w:val="4028497B"/>
    <w:rsid w:val="407B65DA"/>
    <w:rsid w:val="41840137"/>
    <w:rsid w:val="41A66E6C"/>
    <w:rsid w:val="42164999"/>
    <w:rsid w:val="424E3181"/>
    <w:rsid w:val="42682C25"/>
    <w:rsid w:val="42950846"/>
    <w:rsid w:val="42FA1256"/>
    <w:rsid w:val="432E41C0"/>
    <w:rsid w:val="43FF341E"/>
    <w:rsid w:val="445B0073"/>
    <w:rsid w:val="44867B2B"/>
    <w:rsid w:val="44DA0181"/>
    <w:rsid w:val="44E944A7"/>
    <w:rsid w:val="44E946D3"/>
    <w:rsid w:val="458C650F"/>
    <w:rsid w:val="45E55676"/>
    <w:rsid w:val="45F116FE"/>
    <w:rsid w:val="45F51F09"/>
    <w:rsid w:val="46256227"/>
    <w:rsid w:val="46325557"/>
    <w:rsid w:val="46E56303"/>
    <w:rsid w:val="47336D26"/>
    <w:rsid w:val="49D42879"/>
    <w:rsid w:val="4A5D58FE"/>
    <w:rsid w:val="4A6B1765"/>
    <w:rsid w:val="4A6C24D9"/>
    <w:rsid w:val="4A73428F"/>
    <w:rsid w:val="4B294614"/>
    <w:rsid w:val="4B2947A4"/>
    <w:rsid w:val="4B9525D7"/>
    <w:rsid w:val="4BC94AB1"/>
    <w:rsid w:val="4C456075"/>
    <w:rsid w:val="4CF404F7"/>
    <w:rsid w:val="4D2D6F51"/>
    <w:rsid w:val="4D6E1D3E"/>
    <w:rsid w:val="4D753C64"/>
    <w:rsid w:val="4D772582"/>
    <w:rsid w:val="4DE57B5D"/>
    <w:rsid w:val="4E2E1A78"/>
    <w:rsid w:val="4ED01203"/>
    <w:rsid w:val="4F381FEF"/>
    <w:rsid w:val="50B83390"/>
    <w:rsid w:val="50DE34B1"/>
    <w:rsid w:val="51A17ED5"/>
    <w:rsid w:val="52485796"/>
    <w:rsid w:val="527B0AB6"/>
    <w:rsid w:val="530A71FE"/>
    <w:rsid w:val="530E39EA"/>
    <w:rsid w:val="53620A40"/>
    <w:rsid w:val="54000C69"/>
    <w:rsid w:val="547D6BD8"/>
    <w:rsid w:val="553645A9"/>
    <w:rsid w:val="55E45527"/>
    <w:rsid w:val="560C64AF"/>
    <w:rsid w:val="568511D9"/>
    <w:rsid w:val="57390600"/>
    <w:rsid w:val="57F9432D"/>
    <w:rsid w:val="587413F2"/>
    <w:rsid w:val="592E4565"/>
    <w:rsid w:val="594F7690"/>
    <w:rsid w:val="595D2C2B"/>
    <w:rsid w:val="5A49262A"/>
    <w:rsid w:val="5A725688"/>
    <w:rsid w:val="5A9C74A1"/>
    <w:rsid w:val="5B464BC6"/>
    <w:rsid w:val="5BAD78AC"/>
    <w:rsid w:val="5C2A05FF"/>
    <w:rsid w:val="5C591FE0"/>
    <w:rsid w:val="5CB050BB"/>
    <w:rsid w:val="5CE80AD7"/>
    <w:rsid w:val="5CEC5F3E"/>
    <w:rsid w:val="5D5E3D0B"/>
    <w:rsid w:val="5D795781"/>
    <w:rsid w:val="5E02121C"/>
    <w:rsid w:val="5E3B6BB4"/>
    <w:rsid w:val="5F393561"/>
    <w:rsid w:val="5F8A3AB7"/>
    <w:rsid w:val="5FFF3283"/>
    <w:rsid w:val="600C2CBB"/>
    <w:rsid w:val="61364286"/>
    <w:rsid w:val="61532FC5"/>
    <w:rsid w:val="61B97FF2"/>
    <w:rsid w:val="61E81A11"/>
    <w:rsid w:val="620E74DB"/>
    <w:rsid w:val="62280FD4"/>
    <w:rsid w:val="62307897"/>
    <w:rsid w:val="62F0575F"/>
    <w:rsid w:val="63242AD7"/>
    <w:rsid w:val="636B1402"/>
    <w:rsid w:val="639420A5"/>
    <w:rsid w:val="643F58D5"/>
    <w:rsid w:val="644A234C"/>
    <w:rsid w:val="646E18A0"/>
    <w:rsid w:val="64B920B4"/>
    <w:rsid w:val="64BC30A0"/>
    <w:rsid w:val="651726D6"/>
    <w:rsid w:val="65E75541"/>
    <w:rsid w:val="65FF2C7E"/>
    <w:rsid w:val="66314591"/>
    <w:rsid w:val="66D77CCC"/>
    <w:rsid w:val="66DD2850"/>
    <w:rsid w:val="66E86B9E"/>
    <w:rsid w:val="670340A4"/>
    <w:rsid w:val="67E14864"/>
    <w:rsid w:val="67F529AC"/>
    <w:rsid w:val="67FA3EC8"/>
    <w:rsid w:val="67FB2740"/>
    <w:rsid w:val="69132205"/>
    <w:rsid w:val="697211E6"/>
    <w:rsid w:val="69B81910"/>
    <w:rsid w:val="69D14491"/>
    <w:rsid w:val="69D72B92"/>
    <w:rsid w:val="6A7B7E5C"/>
    <w:rsid w:val="6ACD4DD6"/>
    <w:rsid w:val="6B11159C"/>
    <w:rsid w:val="6B9D21F2"/>
    <w:rsid w:val="6CC37001"/>
    <w:rsid w:val="6D273073"/>
    <w:rsid w:val="6D902323"/>
    <w:rsid w:val="6DF9586F"/>
    <w:rsid w:val="6E1B2C2D"/>
    <w:rsid w:val="6F0648BC"/>
    <w:rsid w:val="6F0C4E22"/>
    <w:rsid w:val="6F446192"/>
    <w:rsid w:val="6F5001FB"/>
    <w:rsid w:val="6F893B9F"/>
    <w:rsid w:val="6FCF0DD1"/>
    <w:rsid w:val="6FE6669F"/>
    <w:rsid w:val="70275965"/>
    <w:rsid w:val="70307167"/>
    <w:rsid w:val="706316DE"/>
    <w:rsid w:val="71263B8B"/>
    <w:rsid w:val="71784843"/>
    <w:rsid w:val="72097AC7"/>
    <w:rsid w:val="726813BF"/>
    <w:rsid w:val="728E33E4"/>
    <w:rsid w:val="73214983"/>
    <w:rsid w:val="739921E1"/>
    <w:rsid w:val="73C27F90"/>
    <w:rsid w:val="74D07750"/>
    <w:rsid w:val="754606CA"/>
    <w:rsid w:val="75663AB8"/>
    <w:rsid w:val="75BC483D"/>
    <w:rsid w:val="75D1416C"/>
    <w:rsid w:val="76293E8F"/>
    <w:rsid w:val="76362A54"/>
    <w:rsid w:val="76B73A71"/>
    <w:rsid w:val="76DF0E66"/>
    <w:rsid w:val="77B03DFC"/>
    <w:rsid w:val="77B10DF2"/>
    <w:rsid w:val="783906E0"/>
    <w:rsid w:val="78E9652E"/>
    <w:rsid w:val="792D2105"/>
    <w:rsid w:val="79C33174"/>
    <w:rsid w:val="7A082C32"/>
    <w:rsid w:val="7A1C755C"/>
    <w:rsid w:val="7A4739BA"/>
    <w:rsid w:val="7AC304E6"/>
    <w:rsid w:val="7AD51817"/>
    <w:rsid w:val="7AF33BC6"/>
    <w:rsid w:val="7B1B7DB8"/>
    <w:rsid w:val="7B2E7E89"/>
    <w:rsid w:val="7B3D43C8"/>
    <w:rsid w:val="7BDE64DD"/>
    <w:rsid w:val="7C331F32"/>
    <w:rsid w:val="7C65396C"/>
    <w:rsid w:val="7CC86968"/>
    <w:rsid w:val="7ECC7DE9"/>
    <w:rsid w:val="7F076506"/>
    <w:rsid w:val="7FEA45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AA56874C.dotm</Template>
  <TotalTime>1229</TotalTime>
  <Pages>1</Pages>
  <Words>197</Words>
  <Characters>20</Characters>
  <Application>Microsoft Office Word</Application>
  <DocSecurity>0</DocSecurity>
  <Lines>1</Lines>
  <Paragraphs>1</Paragraphs>
  <ScaleCrop>false</ScaleCrop>
  <Company>China</Company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6295</dc:creator>
  <cp:lastModifiedBy>6336</cp:lastModifiedBy>
  <cp:revision>5</cp:revision>
  <dcterms:created xsi:type="dcterms:W3CDTF">2025-08-07T07:42:00Z</dcterms:created>
  <dcterms:modified xsi:type="dcterms:W3CDTF">2025-10-09T01:47:00Z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