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（2024）川眉狱减字第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526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罪犯龙伟，男，1986年7月7日出生，汉族，初中文化，户籍所在地:四川省宝兴县，现在四川省眉州监狱六监区服刑。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2018年4月17日因犯故意伤害罪被四川省威远县人民法院判处有期徒刑九个月，缓刑一年。在缓刑考验期内，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贩卖毒品罪经四川省宝兴县人民法院于2019年9月30日以(2019)川1827刑初21号刑事判决书判处有期徒刑九年，并处罚金人民币一万五千元，撤销前罪缓刑部分，合并执行有期徒刑九年六个月，并处罚金人民币一万五千元，追缴违法所得12140元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被告人未提出上诉，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自2019年2月15日至2028年6月6日止。于2019年10月22日入四川省眉州监狱服刑改造。服刑期间执行刑期变动情况：经四川省眉山市中级人民法院于2023年6月25日以（2023）川14刑更375号刑事裁定书裁定减刑八个月。现刑期至2027年10月6日止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该犯在服刑改造期间，确有悔改表现，具体事实如下：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71分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在劳动改造中态度端正，服从安排，认真学习劳动技能，遵守劳动制度，能积极参加劳动，按时完成劳动任务。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该犯财产性判项已履行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，有宝兴县人民法院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2022年9月30日出具的（2022）川1827执恢75号结案通知书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。本考核期内，该犯共获得表扬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个。</w:t>
      </w:r>
      <w:r>
        <w:rPr>
          <w:rFonts w:hint="eastAsia"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悔改表现评定结论为确有悔改表现。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综上所述，罪犯龙伟在服刑期间，能认罪悔罪，遵守法律法规及监规，接受教育改造，积极参加思想、文化、职业技术教育，积极参加劳动，努力完成劳动任务，确有悔改表现，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为此，根据《中华人民共和国监狱法》第二十九条、《中华人民共和国刑法》第七十八条、《中华人民共和国刑事诉讼法》第二百七十三条第二款的规定，建议对罪犯龙伟减刑八个月。特报请裁定。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 二〇二四年九月二十九日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附：罪犯龙伟卷宗材料一卷</w:t>
      </w:r>
    </w:p>
    <w:p>
      <w:pP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111B6C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AA92C249.dotm</Template>
  <Pages>46</Pages>
  <Words>3109</Words>
  <Characters>17725</Characters>
  <Lines>147</Lines>
  <Paragraphs>41</Paragraphs>
  <TotalTime>238</TotalTime>
  <ScaleCrop>false</ScaleCrop>
  <LinksUpToDate>false</LinksUpToDate>
  <CharactersWithSpaces>20793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2024-08-04T03:28:00Z</dcterms:created>
  <dc:creator>6114</dc:creator>
  <cp:lastModifiedBy>6336</cp:lastModifiedBy>
  <dcterms:modified xsi:type="dcterms:W3CDTF">2024-10-10T06:55:21Z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