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（2024）川眉狱减字第492号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罪犯魏云龙，男，1994年5月22日出生，汉族，初中文化，捕前无业，户籍地四川省眉山市彭山区，现在四川省眉州监狱四监区服刑。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贩卖毒品罪，于2015年4月15日被判处有期徒刑三年一个月，并处罚金人民币四千元；因犯聚众斗殴罪，于2019年10月12日被判处有期徒刑一年六个月。因犯贩卖毒品罪，经四川省眉山市彭山区人民法院于2021年6月21日以（2021）川1403刑初59号刑事判决书，判处有期徒刑四年六个月，并处罚金人民币五千元，追缴违法所得4200元。该犯不服，提请上诉，经四川省眉山市中级人民法院于2021年8月30日以（2021）川14刑终110号刑事裁定书裁定：驳回上诉，维持原判。刑期自2021年1月26日起至2025年7月25日止。</w:t>
      </w:r>
      <w:r>
        <w:rPr>
          <w:rFonts w:ascii="仿宋" w:hAnsi="仿宋" w:eastAsia="仿宋"/>
          <w:color w:val="000000" w:themeColor="text1"/>
          <w:sz w:val="32"/>
          <w:szCs w:val="32"/>
        </w:rPr>
        <w:t>2021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11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23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日送入我狱服刑改造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在改造中，于2023年8月31日因与同改发生争吵，殴打他犯扣监管改造分9分，经民警教育，能端正态度，能以《监狱服刑人员行为规范》来约束自己的言行，听管服教，能积极参加思想、文化、职业技术教育，遵守课堂纪律，认真听讲，考试成绩合格，2024年上半年思想教育成绩为81分。在劳动改造中态度端正，服从安排，认真学习劳动技能，遵守劳动制度，能积极参加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财产性判项已执行，有眉山市彭山区人民法院于2024年1月8日出具的（2024）川1403执恢7号执行结案通知书及违法所得收据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。本考核期内，共获得表扬五个，认罪悔改表现评定结论为：确有悔改表现。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魏云龙在服刑改造期间能认罪悔罪，认真遵守法律法规，基本遵守监规，接受教育改造，积极参加思想、文化、职业技术教育，积极参加劳动，努力完成劳动任务，确有悔改表现。该犯系累犯，毒品再犯，依法应当从严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为此，根据《中华人民共和国监狱法》第二十九条、《中华人民共和国刑法》第七十八条、《中华人民共和国刑事诉讼法》第二百七十三条第二款的规定，建议对罪犯魏云龙减刑五个月。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附：罪犯魏云龙减刑材料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6500E26"/>
    <w:rsid w:val="3D760C62"/>
    <w:rsid w:val="42F22AEC"/>
    <w:rsid w:val="46676636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2024-10-11T01:09:45Z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D89BCAA78DE5488988BA7132114B64EE</vt:lpwstr>
  </property>
</Properties>
</file>