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b/>
          <w:color w:val="000000" w:themeColor="text1"/>
          <w:sz w:val="44"/>
          <w:szCs w:val="44"/>
        </w:rPr>
        <w:t>四川省眉州监狱</w:t>
      </w:r>
    </w:p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</w:pP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</w:rPr>
        <w:t>减刑</w:t>
      </w: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建议书</w:t>
      </w:r>
    </w:p>
    <w:p>
      <w:pPr>
        <w:spacing w:line="580" w:lineRule="exact"/>
        <w:ind w:firstLine="454" w:firstLineChars="142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（2024）川眉狱减字第487号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 xml:space="preserve">罪犯高泽书，男，1967年1月23日出生，汉族，小学文化，住四川省仁寿县，现在四川省眉州监狱四监区服刑。 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因犯贩卖毒品罪、非法制造枪支罪，经四川省仁寿县人民法院于2015年8月26日以(2015)仁寿刑初字第214号刑事判决书，判处有期徒刑十八年，剥夺政治权利五年，并处罚金5000元。刑期自2015年1月15日至2033年1月14日止。2015年11月17日送入我狱服刑改造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服刑期间执行刑期变动情况：四川省眉山市中级人民法院于2019年1月22日以（2019）川14刑更183号刑事裁定书裁定：减刑五个月；四川省眉山市中级人民法院于2020年11月5日以（2020）川14刑更577号刑事裁定书裁定：减刑八个月；四川省眉山市中级人民法院于2022年11月23日以（2022）川14刑更483号刑事裁定书裁定：减刑八个月。现刑期至2031年4月14日止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该犯在服刑改造期间，确有悔改表现，具体事实如下：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88分。在劳动改造中态度端正，服从安排，认真学习劳动技能，遵守劳动制度，能积极参加劳动，努力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罚金5000元已履行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。本考核期内，共获得表扬四个，认罪悔改悔改表现评定结论为：确有悔改表现。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综上所述，罪犯高泽书在服刑改造期间能认罪悔罪，认真遵守法律法规及监规，接受教育改造，积极参加思想、文化、职业技术教育，积极参加劳动，努力完成劳动任务，确有悔改表现。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800" w:firstLineChars="25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为此，根据《中华人民共和国监狱法》第二十九条、《中华人民共和国刑法》第七十八条、《中华人民共和国刑事诉讼法》第二百七十三条第二款的规定，建议对罪犯高泽书减刑七个月。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特报请裁定。</w:t>
      </w:r>
    </w:p>
    <w:p>
      <w:pPr>
        <w:pStyle w:val="2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眉山市中级人民法院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二0二四年九月二十九日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  <w:sectPr>
          <w:pgSz w:w="11906" w:h="16838"/>
          <w:pgMar w:top="1134" w:right="851" w:bottom="794" w:left="851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pacing w:val="20"/>
          <w:sz w:val="32"/>
          <w:szCs w:val="32"/>
        </w:rPr>
        <w:t>附：罪犯高泽书减刑材料</w:t>
      </w:r>
    </w:p>
    <w:p>
      <w:pPr>
        <w:rPr>
          <w:color w:val="000000" w:themeColor="text1"/>
        </w:rPr>
      </w:pPr>
    </w:p>
    <w:sectPr>
      <w:type w:val="continuous"/>
      <w:pgSz w:w="11906" w:h="16838"/>
      <w:pgMar w:top="1134" w:right="851" w:bottom="794" w:left="85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4E7707"/>
    <w:rsid w:val="000008D4"/>
    <w:rsid w:val="000008D8"/>
    <w:rsid w:val="000008E1"/>
    <w:rsid w:val="00001378"/>
    <w:rsid w:val="000016F3"/>
    <w:rsid w:val="000027C3"/>
    <w:rsid w:val="000041FE"/>
    <w:rsid w:val="00006002"/>
    <w:rsid w:val="00006EF8"/>
    <w:rsid w:val="00010875"/>
    <w:rsid w:val="00010C39"/>
    <w:rsid w:val="00010C8A"/>
    <w:rsid w:val="000110FD"/>
    <w:rsid w:val="0001183E"/>
    <w:rsid w:val="000118B2"/>
    <w:rsid w:val="00012415"/>
    <w:rsid w:val="00013D97"/>
    <w:rsid w:val="00013F2A"/>
    <w:rsid w:val="00014962"/>
    <w:rsid w:val="000150CD"/>
    <w:rsid w:val="000150F4"/>
    <w:rsid w:val="00015EC1"/>
    <w:rsid w:val="00015EF6"/>
    <w:rsid w:val="000166B3"/>
    <w:rsid w:val="00016F63"/>
    <w:rsid w:val="00017F85"/>
    <w:rsid w:val="000202F5"/>
    <w:rsid w:val="0002128B"/>
    <w:rsid w:val="000225BA"/>
    <w:rsid w:val="00022B35"/>
    <w:rsid w:val="00023035"/>
    <w:rsid w:val="0002515D"/>
    <w:rsid w:val="0002526D"/>
    <w:rsid w:val="00026634"/>
    <w:rsid w:val="000275FD"/>
    <w:rsid w:val="00027652"/>
    <w:rsid w:val="000316A3"/>
    <w:rsid w:val="0003171E"/>
    <w:rsid w:val="00031D40"/>
    <w:rsid w:val="00031D69"/>
    <w:rsid w:val="00031FFA"/>
    <w:rsid w:val="0003302B"/>
    <w:rsid w:val="00033861"/>
    <w:rsid w:val="000338EB"/>
    <w:rsid w:val="000340A1"/>
    <w:rsid w:val="000342A7"/>
    <w:rsid w:val="00035671"/>
    <w:rsid w:val="0003635B"/>
    <w:rsid w:val="00036EDA"/>
    <w:rsid w:val="000379B3"/>
    <w:rsid w:val="00037C5D"/>
    <w:rsid w:val="00040590"/>
    <w:rsid w:val="00040893"/>
    <w:rsid w:val="00040FEA"/>
    <w:rsid w:val="0004250A"/>
    <w:rsid w:val="000432B5"/>
    <w:rsid w:val="00045484"/>
    <w:rsid w:val="00045CED"/>
    <w:rsid w:val="0004603B"/>
    <w:rsid w:val="000460FE"/>
    <w:rsid w:val="0004738A"/>
    <w:rsid w:val="00047522"/>
    <w:rsid w:val="00047D36"/>
    <w:rsid w:val="00047FB3"/>
    <w:rsid w:val="00051A8A"/>
    <w:rsid w:val="00051AC0"/>
    <w:rsid w:val="00051ECD"/>
    <w:rsid w:val="000528D3"/>
    <w:rsid w:val="00052EB4"/>
    <w:rsid w:val="000539CC"/>
    <w:rsid w:val="000565DA"/>
    <w:rsid w:val="00056ED7"/>
    <w:rsid w:val="00057424"/>
    <w:rsid w:val="00057583"/>
    <w:rsid w:val="00057931"/>
    <w:rsid w:val="00062558"/>
    <w:rsid w:val="00062A78"/>
    <w:rsid w:val="000631A9"/>
    <w:rsid w:val="00065AB7"/>
    <w:rsid w:val="00066F2C"/>
    <w:rsid w:val="00070B5D"/>
    <w:rsid w:val="000719B8"/>
    <w:rsid w:val="00071E28"/>
    <w:rsid w:val="00072229"/>
    <w:rsid w:val="000734FB"/>
    <w:rsid w:val="0007366B"/>
    <w:rsid w:val="00074889"/>
    <w:rsid w:val="00074B4C"/>
    <w:rsid w:val="00074BA3"/>
    <w:rsid w:val="0007543A"/>
    <w:rsid w:val="0007714D"/>
    <w:rsid w:val="000777A1"/>
    <w:rsid w:val="000778B7"/>
    <w:rsid w:val="0008060E"/>
    <w:rsid w:val="000816C4"/>
    <w:rsid w:val="000845FF"/>
    <w:rsid w:val="0008529F"/>
    <w:rsid w:val="000856BC"/>
    <w:rsid w:val="000865D4"/>
    <w:rsid w:val="00087310"/>
    <w:rsid w:val="00087517"/>
    <w:rsid w:val="000876E6"/>
    <w:rsid w:val="00087DF2"/>
    <w:rsid w:val="000902B1"/>
    <w:rsid w:val="000906F1"/>
    <w:rsid w:val="00092EA6"/>
    <w:rsid w:val="00093ECA"/>
    <w:rsid w:val="00095171"/>
    <w:rsid w:val="0009549B"/>
    <w:rsid w:val="00096B55"/>
    <w:rsid w:val="000A1AFA"/>
    <w:rsid w:val="000A347C"/>
    <w:rsid w:val="000A4030"/>
    <w:rsid w:val="000A4504"/>
    <w:rsid w:val="000A5672"/>
    <w:rsid w:val="000A5D85"/>
    <w:rsid w:val="000A612C"/>
    <w:rsid w:val="000A6BAA"/>
    <w:rsid w:val="000A7C10"/>
    <w:rsid w:val="000B0F4E"/>
    <w:rsid w:val="000B118F"/>
    <w:rsid w:val="000B11C7"/>
    <w:rsid w:val="000B1E61"/>
    <w:rsid w:val="000B2027"/>
    <w:rsid w:val="000B23F5"/>
    <w:rsid w:val="000B293E"/>
    <w:rsid w:val="000B33F5"/>
    <w:rsid w:val="000B3C7F"/>
    <w:rsid w:val="000B3CB4"/>
    <w:rsid w:val="000B3DAA"/>
    <w:rsid w:val="000B3FDC"/>
    <w:rsid w:val="000B6188"/>
    <w:rsid w:val="000B68FD"/>
    <w:rsid w:val="000C01D2"/>
    <w:rsid w:val="000C19E6"/>
    <w:rsid w:val="000C1D67"/>
    <w:rsid w:val="000C3094"/>
    <w:rsid w:val="000C36A6"/>
    <w:rsid w:val="000C4AD7"/>
    <w:rsid w:val="000C62E6"/>
    <w:rsid w:val="000C6482"/>
    <w:rsid w:val="000C6788"/>
    <w:rsid w:val="000C682F"/>
    <w:rsid w:val="000C7263"/>
    <w:rsid w:val="000D0026"/>
    <w:rsid w:val="000D006B"/>
    <w:rsid w:val="000D01C1"/>
    <w:rsid w:val="000D0D13"/>
    <w:rsid w:val="000D15E4"/>
    <w:rsid w:val="000D1ABB"/>
    <w:rsid w:val="000D29E8"/>
    <w:rsid w:val="000D2C08"/>
    <w:rsid w:val="000D2D54"/>
    <w:rsid w:val="000D2E35"/>
    <w:rsid w:val="000D3A81"/>
    <w:rsid w:val="000D4D99"/>
    <w:rsid w:val="000D552B"/>
    <w:rsid w:val="000D6D67"/>
    <w:rsid w:val="000D7675"/>
    <w:rsid w:val="000D77A7"/>
    <w:rsid w:val="000E072D"/>
    <w:rsid w:val="000E105B"/>
    <w:rsid w:val="000E1352"/>
    <w:rsid w:val="000E1FBB"/>
    <w:rsid w:val="000E31C1"/>
    <w:rsid w:val="000E3DAF"/>
    <w:rsid w:val="000E53CC"/>
    <w:rsid w:val="000E54E5"/>
    <w:rsid w:val="000E5C36"/>
    <w:rsid w:val="000E5E39"/>
    <w:rsid w:val="000E6252"/>
    <w:rsid w:val="000E78F3"/>
    <w:rsid w:val="000E7994"/>
    <w:rsid w:val="000E7C4A"/>
    <w:rsid w:val="000E7CA3"/>
    <w:rsid w:val="000E7CE1"/>
    <w:rsid w:val="000F0C85"/>
    <w:rsid w:val="000F194E"/>
    <w:rsid w:val="000F1B58"/>
    <w:rsid w:val="000F24C0"/>
    <w:rsid w:val="000F35FD"/>
    <w:rsid w:val="000F4B66"/>
    <w:rsid w:val="000F56F7"/>
    <w:rsid w:val="000F5857"/>
    <w:rsid w:val="000F59C2"/>
    <w:rsid w:val="000F6E55"/>
    <w:rsid w:val="00100F53"/>
    <w:rsid w:val="00101786"/>
    <w:rsid w:val="00101A66"/>
    <w:rsid w:val="00101DB6"/>
    <w:rsid w:val="00102CC9"/>
    <w:rsid w:val="00104149"/>
    <w:rsid w:val="00104251"/>
    <w:rsid w:val="00104DD3"/>
    <w:rsid w:val="00105F37"/>
    <w:rsid w:val="001068EB"/>
    <w:rsid w:val="00106E67"/>
    <w:rsid w:val="00107915"/>
    <w:rsid w:val="00107BA9"/>
    <w:rsid w:val="00110348"/>
    <w:rsid w:val="00110A86"/>
    <w:rsid w:val="001124EB"/>
    <w:rsid w:val="0011282A"/>
    <w:rsid w:val="00112AED"/>
    <w:rsid w:val="00112EA4"/>
    <w:rsid w:val="0011307C"/>
    <w:rsid w:val="00113A72"/>
    <w:rsid w:val="00113A85"/>
    <w:rsid w:val="00113CC7"/>
    <w:rsid w:val="0011714D"/>
    <w:rsid w:val="001174A9"/>
    <w:rsid w:val="0012068B"/>
    <w:rsid w:val="00120E4D"/>
    <w:rsid w:val="0012107E"/>
    <w:rsid w:val="001216A6"/>
    <w:rsid w:val="00121A80"/>
    <w:rsid w:val="00121FE9"/>
    <w:rsid w:val="0012311A"/>
    <w:rsid w:val="0012465F"/>
    <w:rsid w:val="001249CE"/>
    <w:rsid w:val="00125001"/>
    <w:rsid w:val="00125579"/>
    <w:rsid w:val="001263FE"/>
    <w:rsid w:val="0012762D"/>
    <w:rsid w:val="00127801"/>
    <w:rsid w:val="00130190"/>
    <w:rsid w:val="00130D23"/>
    <w:rsid w:val="00130EB3"/>
    <w:rsid w:val="00133049"/>
    <w:rsid w:val="001333B8"/>
    <w:rsid w:val="00134046"/>
    <w:rsid w:val="00135275"/>
    <w:rsid w:val="001364CB"/>
    <w:rsid w:val="00136880"/>
    <w:rsid w:val="00136A40"/>
    <w:rsid w:val="001378E8"/>
    <w:rsid w:val="00141A52"/>
    <w:rsid w:val="00141C5A"/>
    <w:rsid w:val="001437C7"/>
    <w:rsid w:val="001445DA"/>
    <w:rsid w:val="00144B07"/>
    <w:rsid w:val="0014509C"/>
    <w:rsid w:val="00146C92"/>
    <w:rsid w:val="00147146"/>
    <w:rsid w:val="00147F68"/>
    <w:rsid w:val="00151B5B"/>
    <w:rsid w:val="0015230E"/>
    <w:rsid w:val="00152D96"/>
    <w:rsid w:val="0015345C"/>
    <w:rsid w:val="00154315"/>
    <w:rsid w:val="001553DD"/>
    <w:rsid w:val="00155796"/>
    <w:rsid w:val="00156ACD"/>
    <w:rsid w:val="00161378"/>
    <w:rsid w:val="00161F53"/>
    <w:rsid w:val="00163B57"/>
    <w:rsid w:val="001648AE"/>
    <w:rsid w:val="00165869"/>
    <w:rsid w:val="00165C29"/>
    <w:rsid w:val="00167154"/>
    <w:rsid w:val="0016746E"/>
    <w:rsid w:val="001719A5"/>
    <w:rsid w:val="00171A24"/>
    <w:rsid w:val="00172D7A"/>
    <w:rsid w:val="001731AE"/>
    <w:rsid w:val="0017368C"/>
    <w:rsid w:val="001737ED"/>
    <w:rsid w:val="001739F3"/>
    <w:rsid w:val="001754C6"/>
    <w:rsid w:val="001756F6"/>
    <w:rsid w:val="00177E44"/>
    <w:rsid w:val="00180252"/>
    <w:rsid w:val="00180FCA"/>
    <w:rsid w:val="00181A2C"/>
    <w:rsid w:val="00183259"/>
    <w:rsid w:val="00185600"/>
    <w:rsid w:val="0018582C"/>
    <w:rsid w:val="00185ED1"/>
    <w:rsid w:val="00186C8F"/>
    <w:rsid w:val="00186F1C"/>
    <w:rsid w:val="00191206"/>
    <w:rsid w:val="001912FB"/>
    <w:rsid w:val="001925B4"/>
    <w:rsid w:val="001930F4"/>
    <w:rsid w:val="00194911"/>
    <w:rsid w:val="001953A0"/>
    <w:rsid w:val="00195897"/>
    <w:rsid w:val="00195A91"/>
    <w:rsid w:val="00195F3A"/>
    <w:rsid w:val="0019667E"/>
    <w:rsid w:val="00197423"/>
    <w:rsid w:val="0019793B"/>
    <w:rsid w:val="00197C58"/>
    <w:rsid w:val="00197C71"/>
    <w:rsid w:val="001A0A68"/>
    <w:rsid w:val="001A0EF8"/>
    <w:rsid w:val="001A3C61"/>
    <w:rsid w:val="001A4C01"/>
    <w:rsid w:val="001A505A"/>
    <w:rsid w:val="001A5412"/>
    <w:rsid w:val="001A545D"/>
    <w:rsid w:val="001A6392"/>
    <w:rsid w:val="001A6D68"/>
    <w:rsid w:val="001A7672"/>
    <w:rsid w:val="001A7D8D"/>
    <w:rsid w:val="001B07C7"/>
    <w:rsid w:val="001B0CB9"/>
    <w:rsid w:val="001B0FDB"/>
    <w:rsid w:val="001B17CE"/>
    <w:rsid w:val="001B3BA6"/>
    <w:rsid w:val="001B4686"/>
    <w:rsid w:val="001B4E75"/>
    <w:rsid w:val="001B5702"/>
    <w:rsid w:val="001B59FD"/>
    <w:rsid w:val="001B5A82"/>
    <w:rsid w:val="001B5BA3"/>
    <w:rsid w:val="001B5ED3"/>
    <w:rsid w:val="001B5F26"/>
    <w:rsid w:val="001B6A43"/>
    <w:rsid w:val="001B6E4F"/>
    <w:rsid w:val="001B7C49"/>
    <w:rsid w:val="001C326A"/>
    <w:rsid w:val="001C3696"/>
    <w:rsid w:val="001C49DC"/>
    <w:rsid w:val="001C4E3D"/>
    <w:rsid w:val="001C5937"/>
    <w:rsid w:val="001C59E1"/>
    <w:rsid w:val="001C667D"/>
    <w:rsid w:val="001C6818"/>
    <w:rsid w:val="001C74B4"/>
    <w:rsid w:val="001C75D6"/>
    <w:rsid w:val="001D03B5"/>
    <w:rsid w:val="001D05A9"/>
    <w:rsid w:val="001D0771"/>
    <w:rsid w:val="001D18E4"/>
    <w:rsid w:val="001D2AF6"/>
    <w:rsid w:val="001D2CD1"/>
    <w:rsid w:val="001D3977"/>
    <w:rsid w:val="001D47A4"/>
    <w:rsid w:val="001D59AA"/>
    <w:rsid w:val="001D5B7D"/>
    <w:rsid w:val="001D63CC"/>
    <w:rsid w:val="001E0FC6"/>
    <w:rsid w:val="001E1826"/>
    <w:rsid w:val="001E1B96"/>
    <w:rsid w:val="001E2830"/>
    <w:rsid w:val="001E2FC1"/>
    <w:rsid w:val="001E3130"/>
    <w:rsid w:val="001E31EF"/>
    <w:rsid w:val="001E32B1"/>
    <w:rsid w:val="001E424F"/>
    <w:rsid w:val="001E43A3"/>
    <w:rsid w:val="001E4556"/>
    <w:rsid w:val="001E5BFF"/>
    <w:rsid w:val="001E6383"/>
    <w:rsid w:val="001F086B"/>
    <w:rsid w:val="001F1FCD"/>
    <w:rsid w:val="001F2ABF"/>
    <w:rsid w:val="001F3657"/>
    <w:rsid w:val="001F436D"/>
    <w:rsid w:val="001F46B2"/>
    <w:rsid w:val="001F5DFE"/>
    <w:rsid w:val="001F5E3C"/>
    <w:rsid w:val="001F6429"/>
    <w:rsid w:val="001F722D"/>
    <w:rsid w:val="001F7829"/>
    <w:rsid w:val="001F7BEF"/>
    <w:rsid w:val="001F7DC5"/>
    <w:rsid w:val="001F7FF9"/>
    <w:rsid w:val="0020009E"/>
    <w:rsid w:val="002008D7"/>
    <w:rsid w:val="002024F8"/>
    <w:rsid w:val="00202683"/>
    <w:rsid w:val="00202A32"/>
    <w:rsid w:val="00202ADC"/>
    <w:rsid w:val="0020361C"/>
    <w:rsid w:val="0020400F"/>
    <w:rsid w:val="00205698"/>
    <w:rsid w:val="00205D8F"/>
    <w:rsid w:val="002062CA"/>
    <w:rsid w:val="002064AF"/>
    <w:rsid w:val="00206BE3"/>
    <w:rsid w:val="00207460"/>
    <w:rsid w:val="002076F0"/>
    <w:rsid w:val="002079AC"/>
    <w:rsid w:val="00210B9D"/>
    <w:rsid w:val="00211472"/>
    <w:rsid w:val="00211ED4"/>
    <w:rsid w:val="00212375"/>
    <w:rsid w:val="00213712"/>
    <w:rsid w:val="002150CB"/>
    <w:rsid w:val="002161C5"/>
    <w:rsid w:val="00216F82"/>
    <w:rsid w:val="00217671"/>
    <w:rsid w:val="002200F1"/>
    <w:rsid w:val="002219DD"/>
    <w:rsid w:val="00221CF7"/>
    <w:rsid w:val="00222F84"/>
    <w:rsid w:val="00223A18"/>
    <w:rsid w:val="00224606"/>
    <w:rsid w:val="0022489D"/>
    <w:rsid w:val="00224C85"/>
    <w:rsid w:val="00225102"/>
    <w:rsid w:val="00225290"/>
    <w:rsid w:val="002258F0"/>
    <w:rsid w:val="00225A40"/>
    <w:rsid w:val="00225AB9"/>
    <w:rsid w:val="002273D8"/>
    <w:rsid w:val="0023070D"/>
    <w:rsid w:val="00231570"/>
    <w:rsid w:val="00232E05"/>
    <w:rsid w:val="002342E5"/>
    <w:rsid w:val="002348CE"/>
    <w:rsid w:val="00234F58"/>
    <w:rsid w:val="002367BA"/>
    <w:rsid w:val="00240829"/>
    <w:rsid w:val="00240D8C"/>
    <w:rsid w:val="00240F9E"/>
    <w:rsid w:val="00240FAB"/>
    <w:rsid w:val="00242A48"/>
    <w:rsid w:val="00243190"/>
    <w:rsid w:val="00244459"/>
    <w:rsid w:val="00244BE7"/>
    <w:rsid w:val="00245526"/>
    <w:rsid w:val="00245C7A"/>
    <w:rsid w:val="00247E3A"/>
    <w:rsid w:val="00250B34"/>
    <w:rsid w:val="002517F2"/>
    <w:rsid w:val="002519C1"/>
    <w:rsid w:val="00251E42"/>
    <w:rsid w:val="00253FAB"/>
    <w:rsid w:val="00254628"/>
    <w:rsid w:val="0025532A"/>
    <w:rsid w:val="0025542B"/>
    <w:rsid w:val="00256DBB"/>
    <w:rsid w:val="00257447"/>
    <w:rsid w:val="00261522"/>
    <w:rsid w:val="00262B4B"/>
    <w:rsid w:val="002633F9"/>
    <w:rsid w:val="00264338"/>
    <w:rsid w:val="00266F8A"/>
    <w:rsid w:val="00266FAD"/>
    <w:rsid w:val="002678DC"/>
    <w:rsid w:val="00267C15"/>
    <w:rsid w:val="00267E9F"/>
    <w:rsid w:val="002702A0"/>
    <w:rsid w:val="002703D3"/>
    <w:rsid w:val="0027079E"/>
    <w:rsid w:val="00270BC6"/>
    <w:rsid w:val="00270CF6"/>
    <w:rsid w:val="0027100B"/>
    <w:rsid w:val="00271539"/>
    <w:rsid w:val="00272E8B"/>
    <w:rsid w:val="002732ED"/>
    <w:rsid w:val="002735EC"/>
    <w:rsid w:val="00274024"/>
    <w:rsid w:val="0027498D"/>
    <w:rsid w:val="00274CC4"/>
    <w:rsid w:val="0027526C"/>
    <w:rsid w:val="00275882"/>
    <w:rsid w:val="00275905"/>
    <w:rsid w:val="002767B4"/>
    <w:rsid w:val="00276848"/>
    <w:rsid w:val="00276D3D"/>
    <w:rsid w:val="00277432"/>
    <w:rsid w:val="00280E5C"/>
    <w:rsid w:val="002814B6"/>
    <w:rsid w:val="00282799"/>
    <w:rsid w:val="00283B4D"/>
    <w:rsid w:val="002844B6"/>
    <w:rsid w:val="002864A2"/>
    <w:rsid w:val="00286978"/>
    <w:rsid w:val="002869FF"/>
    <w:rsid w:val="00286F86"/>
    <w:rsid w:val="00287085"/>
    <w:rsid w:val="002909D3"/>
    <w:rsid w:val="002910C5"/>
    <w:rsid w:val="00291694"/>
    <w:rsid w:val="00291B13"/>
    <w:rsid w:val="00291F55"/>
    <w:rsid w:val="0029239E"/>
    <w:rsid w:val="00292759"/>
    <w:rsid w:val="002933CE"/>
    <w:rsid w:val="00293F56"/>
    <w:rsid w:val="00294A00"/>
    <w:rsid w:val="00294BC3"/>
    <w:rsid w:val="00296488"/>
    <w:rsid w:val="00296ACB"/>
    <w:rsid w:val="00296B82"/>
    <w:rsid w:val="00296CA6"/>
    <w:rsid w:val="002A1262"/>
    <w:rsid w:val="002A1516"/>
    <w:rsid w:val="002A17D4"/>
    <w:rsid w:val="002A1F88"/>
    <w:rsid w:val="002A331F"/>
    <w:rsid w:val="002A3A04"/>
    <w:rsid w:val="002A3AE4"/>
    <w:rsid w:val="002A4AED"/>
    <w:rsid w:val="002A4F39"/>
    <w:rsid w:val="002A6631"/>
    <w:rsid w:val="002B1FFD"/>
    <w:rsid w:val="002B2606"/>
    <w:rsid w:val="002B535D"/>
    <w:rsid w:val="002B5838"/>
    <w:rsid w:val="002B589F"/>
    <w:rsid w:val="002B60FA"/>
    <w:rsid w:val="002B64A5"/>
    <w:rsid w:val="002B6989"/>
    <w:rsid w:val="002C36EC"/>
    <w:rsid w:val="002C4189"/>
    <w:rsid w:val="002C4681"/>
    <w:rsid w:val="002C6FBD"/>
    <w:rsid w:val="002C7B3B"/>
    <w:rsid w:val="002C7FED"/>
    <w:rsid w:val="002D29FD"/>
    <w:rsid w:val="002D2CF8"/>
    <w:rsid w:val="002D3513"/>
    <w:rsid w:val="002D35F1"/>
    <w:rsid w:val="002D3AB2"/>
    <w:rsid w:val="002D5D13"/>
    <w:rsid w:val="002D60BF"/>
    <w:rsid w:val="002D6291"/>
    <w:rsid w:val="002D62F9"/>
    <w:rsid w:val="002D7297"/>
    <w:rsid w:val="002D7945"/>
    <w:rsid w:val="002D7AE3"/>
    <w:rsid w:val="002D7DB7"/>
    <w:rsid w:val="002E00D2"/>
    <w:rsid w:val="002E051F"/>
    <w:rsid w:val="002E218E"/>
    <w:rsid w:val="002E2CD0"/>
    <w:rsid w:val="002E3027"/>
    <w:rsid w:val="002E3E45"/>
    <w:rsid w:val="002E4C34"/>
    <w:rsid w:val="002E5825"/>
    <w:rsid w:val="002E60D5"/>
    <w:rsid w:val="002E6B4A"/>
    <w:rsid w:val="002E6DCD"/>
    <w:rsid w:val="002E7144"/>
    <w:rsid w:val="002E7E00"/>
    <w:rsid w:val="002F02BF"/>
    <w:rsid w:val="002F04F8"/>
    <w:rsid w:val="002F057D"/>
    <w:rsid w:val="002F0730"/>
    <w:rsid w:val="002F1200"/>
    <w:rsid w:val="002F14A2"/>
    <w:rsid w:val="002F1522"/>
    <w:rsid w:val="002F252B"/>
    <w:rsid w:val="002F2BE4"/>
    <w:rsid w:val="002F3732"/>
    <w:rsid w:val="002F3D8E"/>
    <w:rsid w:val="002F59AB"/>
    <w:rsid w:val="002F60AE"/>
    <w:rsid w:val="002F6335"/>
    <w:rsid w:val="002F6EBC"/>
    <w:rsid w:val="002F7B4D"/>
    <w:rsid w:val="003015AC"/>
    <w:rsid w:val="00301644"/>
    <w:rsid w:val="00303111"/>
    <w:rsid w:val="00303706"/>
    <w:rsid w:val="00304936"/>
    <w:rsid w:val="00304EEA"/>
    <w:rsid w:val="003051B2"/>
    <w:rsid w:val="00306390"/>
    <w:rsid w:val="00306DE2"/>
    <w:rsid w:val="003071EB"/>
    <w:rsid w:val="00310AD3"/>
    <w:rsid w:val="00311220"/>
    <w:rsid w:val="003117CD"/>
    <w:rsid w:val="0031304B"/>
    <w:rsid w:val="00314160"/>
    <w:rsid w:val="0031587B"/>
    <w:rsid w:val="00315A20"/>
    <w:rsid w:val="00317541"/>
    <w:rsid w:val="00321557"/>
    <w:rsid w:val="00321DCE"/>
    <w:rsid w:val="00321DEF"/>
    <w:rsid w:val="00322023"/>
    <w:rsid w:val="00322029"/>
    <w:rsid w:val="0032221C"/>
    <w:rsid w:val="00322496"/>
    <w:rsid w:val="00322919"/>
    <w:rsid w:val="00322A72"/>
    <w:rsid w:val="00322F67"/>
    <w:rsid w:val="00323052"/>
    <w:rsid w:val="0032423C"/>
    <w:rsid w:val="0032466E"/>
    <w:rsid w:val="00326887"/>
    <w:rsid w:val="00326C75"/>
    <w:rsid w:val="00326E75"/>
    <w:rsid w:val="00327654"/>
    <w:rsid w:val="00327B23"/>
    <w:rsid w:val="00330161"/>
    <w:rsid w:val="0033117C"/>
    <w:rsid w:val="00332633"/>
    <w:rsid w:val="00332C37"/>
    <w:rsid w:val="00332FEA"/>
    <w:rsid w:val="00333F96"/>
    <w:rsid w:val="00335294"/>
    <w:rsid w:val="00335595"/>
    <w:rsid w:val="00336449"/>
    <w:rsid w:val="00337672"/>
    <w:rsid w:val="00341972"/>
    <w:rsid w:val="003420CE"/>
    <w:rsid w:val="00342DC9"/>
    <w:rsid w:val="00343FB9"/>
    <w:rsid w:val="00344786"/>
    <w:rsid w:val="003457D8"/>
    <w:rsid w:val="0034600B"/>
    <w:rsid w:val="00347C60"/>
    <w:rsid w:val="00347F92"/>
    <w:rsid w:val="0035053D"/>
    <w:rsid w:val="00351061"/>
    <w:rsid w:val="00351163"/>
    <w:rsid w:val="00351816"/>
    <w:rsid w:val="003518E0"/>
    <w:rsid w:val="00351E8C"/>
    <w:rsid w:val="00352C09"/>
    <w:rsid w:val="00352F54"/>
    <w:rsid w:val="00355044"/>
    <w:rsid w:val="003556B6"/>
    <w:rsid w:val="00356033"/>
    <w:rsid w:val="00357C53"/>
    <w:rsid w:val="00362C6B"/>
    <w:rsid w:val="003634E3"/>
    <w:rsid w:val="00363941"/>
    <w:rsid w:val="00363B2D"/>
    <w:rsid w:val="0036474E"/>
    <w:rsid w:val="00364852"/>
    <w:rsid w:val="00364A3C"/>
    <w:rsid w:val="003658B2"/>
    <w:rsid w:val="003660C7"/>
    <w:rsid w:val="00367F2E"/>
    <w:rsid w:val="00367FA9"/>
    <w:rsid w:val="0037013C"/>
    <w:rsid w:val="00371EF6"/>
    <w:rsid w:val="00371F37"/>
    <w:rsid w:val="00372842"/>
    <w:rsid w:val="00373579"/>
    <w:rsid w:val="00373EF2"/>
    <w:rsid w:val="00373FF0"/>
    <w:rsid w:val="003801EF"/>
    <w:rsid w:val="0038128F"/>
    <w:rsid w:val="00381A43"/>
    <w:rsid w:val="0038234B"/>
    <w:rsid w:val="00382454"/>
    <w:rsid w:val="00382DC3"/>
    <w:rsid w:val="003834E3"/>
    <w:rsid w:val="0038445B"/>
    <w:rsid w:val="003844A3"/>
    <w:rsid w:val="003847BD"/>
    <w:rsid w:val="003865D0"/>
    <w:rsid w:val="0039047F"/>
    <w:rsid w:val="00390BDF"/>
    <w:rsid w:val="00392130"/>
    <w:rsid w:val="00392340"/>
    <w:rsid w:val="0039257E"/>
    <w:rsid w:val="00392A55"/>
    <w:rsid w:val="00393D1A"/>
    <w:rsid w:val="00393F30"/>
    <w:rsid w:val="003A29D2"/>
    <w:rsid w:val="003A3461"/>
    <w:rsid w:val="003A4447"/>
    <w:rsid w:val="003A4BAC"/>
    <w:rsid w:val="003A4D3C"/>
    <w:rsid w:val="003A54B9"/>
    <w:rsid w:val="003A59CF"/>
    <w:rsid w:val="003A65BE"/>
    <w:rsid w:val="003A6A73"/>
    <w:rsid w:val="003A76C1"/>
    <w:rsid w:val="003B175A"/>
    <w:rsid w:val="003B1A4A"/>
    <w:rsid w:val="003B1C90"/>
    <w:rsid w:val="003B1E01"/>
    <w:rsid w:val="003B1E3D"/>
    <w:rsid w:val="003B2001"/>
    <w:rsid w:val="003B2098"/>
    <w:rsid w:val="003B23A0"/>
    <w:rsid w:val="003B34BF"/>
    <w:rsid w:val="003B5850"/>
    <w:rsid w:val="003B6DB6"/>
    <w:rsid w:val="003B78C0"/>
    <w:rsid w:val="003C0426"/>
    <w:rsid w:val="003C0EFD"/>
    <w:rsid w:val="003C1752"/>
    <w:rsid w:val="003C1E36"/>
    <w:rsid w:val="003C24B2"/>
    <w:rsid w:val="003C263A"/>
    <w:rsid w:val="003C39DA"/>
    <w:rsid w:val="003C3EDA"/>
    <w:rsid w:val="003C4CFB"/>
    <w:rsid w:val="003C5B02"/>
    <w:rsid w:val="003C5E17"/>
    <w:rsid w:val="003C5EA6"/>
    <w:rsid w:val="003C6392"/>
    <w:rsid w:val="003C6D85"/>
    <w:rsid w:val="003C7432"/>
    <w:rsid w:val="003C7F6E"/>
    <w:rsid w:val="003D0A48"/>
    <w:rsid w:val="003D14FC"/>
    <w:rsid w:val="003D29FD"/>
    <w:rsid w:val="003D2B1F"/>
    <w:rsid w:val="003D38C2"/>
    <w:rsid w:val="003D5AFB"/>
    <w:rsid w:val="003D623C"/>
    <w:rsid w:val="003D63D8"/>
    <w:rsid w:val="003E0B07"/>
    <w:rsid w:val="003E11F5"/>
    <w:rsid w:val="003E28CE"/>
    <w:rsid w:val="003E29B0"/>
    <w:rsid w:val="003E2E16"/>
    <w:rsid w:val="003E30E8"/>
    <w:rsid w:val="003E45D7"/>
    <w:rsid w:val="003E4AB3"/>
    <w:rsid w:val="003E4B06"/>
    <w:rsid w:val="003E5C6B"/>
    <w:rsid w:val="003E6A14"/>
    <w:rsid w:val="003E7B9C"/>
    <w:rsid w:val="003E7E41"/>
    <w:rsid w:val="003F136C"/>
    <w:rsid w:val="003F1A48"/>
    <w:rsid w:val="003F1D05"/>
    <w:rsid w:val="003F2710"/>
    <w:rsid w:val="003F5D5D"/>
    <w:rsid w:val="003F5F67"/>
    <w:rsid w:val="003F64E1"/>
    <w:rsid w:val="003F7528"/>
    <w:rsid w:val="003F7AFF"/>
    <w:rsid w:val="00401E28"/>
    <w:rsid w:val="00401F13"/>
    <w:rsid w:val="00404B6A"/>
    <w:rsid w:val="00407056"/>
    <w:rsid w:val="00410007"/>
    <w:rsid w:val="0041026D"/>
    <w:rsid w:val="00410F53"/>
    <w:rsid w:val="00411332"/>
    <w:rsid w:val="0041164C"/>
    <w:rsid w:val="004119D8"/>
    <w:rsid w:val="004123CF"/>
    <w:rsid w:val="00412535"/>
    <w:rsid w:val="0041323C"/>
    <w:rsid w:val="00413683"/>
    <w:rsid w:val="00413703"/>
    <w:rsid w:val="0041499C"/>
    <w:rsid w:val="00414D39"/>
    <w:rsid w:val="004151C3"/>
    <w:rsid w:val="00416537"/>
    <w:rsid w:val="004203BC"/>
    <w:rsid w:val="00421AE4"/>
    <w:rsid w:val="00421FD7"/>
    <w:rsid w:val="004233A4"/>
    <w:rsid w:val="004233D5"/>
    <w:rsid w:val="00425FFE"/>
    <w:rsid w:val="00426020"/>
    <w:rsid w:val="00426EEC"/>
    <w:rsid w:val="00427B9B"/>
    <w:rsid w:val="0043076B"/>
    <w:rsid w:val="00430818"/>
    <w:rsid w:val="0043113D"/>
    <w:rsid w:val="004326A5"/>
    <w:rsid w:val="0043380A"/>
    <w:rsid w:val="00434803"/>
    <w:rsid w:val="00434C19"/>
    <w:rsid w:val="00435487"/>
    <w:rsid w:val="00435C24"/>
    <w:rsid w:val="0043634E"/>
    <w:rsid w:val="00440101"/>
    <w:rsid w:val="00440404"/>
    <w:rsid w:val="00440E06"/>
    <w:rsid w:val="00440E39"/>
    <w:rsid w:val="00440FB4"/>
    <w:rsid w:val="00441259"/>
    <w:rsid w:val="004419B1"/>
    <w:rsid w:val="00442643"/>
    <w:rsid w:val="00443B07"/>
    <w:rsid w:val="00443C01"/>
    <w:rsid w:val="0044574D"/>
    <w:rsid w:val="00447166"/>
    <w:rsid w:val="00447540"/>
    <w:rsid w:val="004479C7"/>
    <w:rsid w:val="00450DC8"/>
    <w:rsid w:val="00452423"/>
    <w:rsid w:val="00455134"/>
    <w:rsid w:val="004556A6"/>
    <w:rsid w:val="00461847"/>
    <w:rsid w:val="00462D1C"/>
    <w:rsid w:val="004636F5"/>
    <w:rsid w:val="00464FA3"/>
    <w:rsid w:val="004650CE"/>
    <w:rsid w:val="004655D1"/>
    <w:rsid w:val="0046574B"/>
    <w:rsid w:val="004679DE"/>
    <w:rsid w:val="0047053D"/>
    <w:rsid w:val="00471A04"/>
    <w:rsid w:val="00471CEE"/>
    <w:rsid w:val="0047411B"/>
    <w:rsid w:val="00474447"/>
    <w:rsid w:val="0047478E"/>
    <w:rsid w:val="00475ACE"/>
    <w:rsid w:val="00477819"/>
    <w:rsid w:val="00477C81"/>
    <w:rsid w:val="004807C3"/>
    <w:rsid w:val="00480942"/>
    <w:rsid w:val="004810B0"/>
    <w:rsid w:val="00481735"/>
    <w:rsid w:val="0048246B"/>
    <w:rsid w:val="00482D0D"/>
    <w:rsid w:val="004837CF"/>
    <w:rsid w:val="00484D68"/>
    <w:rsid w:val="00487CE3"/>
    <w:rsid w:val="00487DC0"/>
    <w:rsid w:val="00487FE7"/>
    <w:rsid w:val="00490FC3"/>
    <w:rsid w:val="0049147C"/>
    <w:rsid w:val="004929D0"/>
    <w:rsid w:val="00494043"/>
    <w:rsid w:val="00494117"/>
    <w:rsid w:val="00494201"/>
    <w:rsid w:val="004945F9"/>
    <w:rsid w:val="00495A9C"/>
    <w:rsid w:val="004A0AF0"/>
    <w:rsid w:val="004A0BB6"/>
    <w:rsid w:val="004A1B18"/>
    <w:rsid w:val="004A281F"/>
    <w:rsid w:val="004A2C94"/>
    <w:rsid w:val="004A3087"/>
    <w:rsid w:val="004A32E2"/>
    <w:rsid w:val="004A378F"/>
    <w:rsid w:val="004B267A"/>
    <w:rsid w:val="004B2755"/>
    <w:rsid w:val="004B2A9A"/>
    <w:rsid w:val="004B2B1F"/>
    <w:rsid w:val="004B6891"/>
    <w:rsid w:val="004B7339"/>
    <w:rsid w:val="004C0124"/>
    <w:rsid w:val="004C0342"/>
    <w:rsid w:val="004C0A3D"/>
    <w:rsid w:val="004C0D3E"/>
    <w:rsid w:val="004C169E"/>
    <w:rsid w:val="004C20A6"/>
    <w:rsid w:val="004C2658"/>
    <w:rsid w:val="004C2A98"/>
    <w:rsid w:val="004C3305"/>
    <w:rsid w:val="004C3FE7"/>
    <w:rsid w:val="004C54F3"/>
    <w:rsid w:val="004C5A06"/>
    <w:rsid w:val="004C6238"/>
    <w:rsid w:val="004C6A8A"/>
    <w:rsid w:val="004C7C2F"/>
    <w:rsid w:val="004C7EE9"/>
    <w:rsid w:val="004D0170"/>
    <w:rsid w:val="004D01AF"/>
    <w:rsid w:val="004D0401"/>
    <w:rsid w:val="004D0FB9"/>
    <w:rsid w:val="004D1737"/>
    <w:rsid w:val="004D1D37"/>
    <w:rsid w:val="004D2A57"/>
    <w:rsid w:val="004D4220"/>
    <w:rsid w:val="004D611D"/>
    <w:rsid w:val="004D6F37"/>
    <w:rsid w:val="004D7478"/>
    <w:rsid w:val="004D770B"/>
    <w:rsid w:val="004D7776"/>
    <w:rsid w:val="004E0324"/>
    <w:rsid w:val="004E183E"/>
    <w:rsid w:val="004E1B61"/>
    <w:rsid w:val="004E22B6"/>
    <w:rsid w:val="004E344F"/>
    <w:rsid w:val="004E59F5"/>
    <w:rsid w:val="004E61A5"/>
    <w:rsid w:val="004E7C82"/>
    <w:rsid w:val="004F1EF8"/>
    <w:rsid w:val="004F3C8A"/>
    <w:rsid w:val="004F775E"/>
    <w:rsid w:val="00500EB6"/>
    <w:rsid w:val="00502643"/>
    <w:rsid w:val="00503080"/>
    <w:rsid w:val="00503D6F"/>
    <w:rsid w:val="00504095"/>
    <w:rsid w:val="00504453"/>
    <w:rsid w:val="00505272"/>
    <w:rsid w:val="0050545C"/>
    <w:rsid w:val="005065A9"/>
    <w:rsid w:val="005067AE"/>
    <w:rsid w:val="0051047D"/>
    <w:rsid w:val="00512414"/>
    <w:rsid w:val="0051332E"/>
    <w:rsid w:val="00513C76"/>
    <w:rsid w:val="005141D9"/>
    <w:rsid w:val="00515196"/>
    <w:rsid w:val="00515BCC"/>
    <w:rsid w:val="00516208"/>
    <w:rsid w:val="00516EDE"/>
    <w:rsid w:val="0051739C"/>
    <w:rsid w:val="00517A1A"/>
    <w:rsid w:val="00521F55"/>
    <w:rsid w:val="0052252B"/>
    <w:rsid w:val="005227AC"/>
    <w:rsid w:val="0052343A"/>
    <w:rsid w:val="00523A36"/>
    <w:rsid w:val="00524BD1"/>
    <w:rsid w:val="00526076"/>
    <w:rsid w:val="00526953"/>
    <w:rsid w:val="0052723F"/>
    <w:rsid w:val="00527360"/>
    <w:rsid w:val="00532576"/>
    <w:rsid w:val="0053257B"/>
    <w:rsid w:val="00532A2C"/>
    <w:rsid w:val="0053379C"/>
    <w:rsid w:val="00533DF8"/>
    <w:rsid w:val="005348EE"/>
    <w:rsid w:val="00534A3E"/>
    <w:rsid w:val="00535E51"/>
    <w:rsid w:val="0053683E"/>
    <w:rsid w:val="00536E2D"/>
    <w:rsid w:val="005371C8"/>
    <w:rsid w:val="005372E3"/>
    <w:rsid w:val="005373D6"/>
    <w:rsid w:val="00540256"/>
    <w:rsid w:val="00540DE3"/>
    <w:rsid w:val="00541C0E"/>
    <w:rsid w:val="005420EC"/>
    <w:rsid w:val="00543372"/>
    <w:rsid w:val="00543801"/>
    <w:rsid w:val="005439AD"/>
    <w:rsid w:val="00543B4F"/>
    <w:rsid w:val="00545A1D"/>
    <w:rsid w:val="005464D3"/>
    <w:rsid w:val="00546914"/>
    <w:rsid w:val="00546A53"/>
    <w:rsid w:val="00546B9A"/>
    <w:rsid w:val="00546E24"/>
    <w:rsid w:val="0055061C"/>
    <w:rsid w:val="00551A06"/>
    <w:rsid w:val="00552089"/>
    <w:rsid w:val="005538AD"/>
    <w:rsid w:val="00553BEE"/>
    <w:rsid w:val="00554AE2"/>
    <w:rsid w:val="00554BEA"/>
    <w:rsid w:val="0055555A"/>
    <w:rsid w:val="00557880"/>
    <w:rsid w:val="005579A6"/>
    <w:rsid w:val="00560A66"/>
    <w:rsid w:val="005625D3"/>
    <w:rsid w:val="005640A6"/>
    <w:rsid w:val="005656CA"/>
    <w:rsid w:val="00566671"/>
    <w:rsid w:val="00566B4C"/>
    <w:rsid w:val="00572A71"/>
    <w:rsid w:val="00572CA5"/>
    <w:rsid w:val="0057350A"/>
    <w:rsid w:val="0057412F"/>
    <w:rsid w:val="0057611E"/>
    <w:rsid w:val="00576E55"/>
    <w:rsid w:val="005808D7"/>
    <w:rsid w:val="00581463"/>
    <w:rsid w:val="00582638"/>
    <w:rsid w:val="00584245"/>
    <w:rsid w:val="005847B3"/>
    <w:rsid w:val="00587298"/>
    <w:rsid w:val="0058790E"/>
    <w:rsid w:val="005901CE"/>
    <w:rsid w:val="005906E0"/>
    <w:rsid w:val="005908D4"/>
    <w:rsid w:val="00590E99"/>
    <w:rsid w:val="00591030"/>
    <w:rsid w:val="00591FF8"/>
    <w:rsid w:val="00593D0B"/>
    <w:rsid w:val="00593E88"/>
    <w:rsid w:val="0059480F"/>
    <w:rsid w:val="00596291"/>
    <w:rsid w:val="00596493"/>
    <w:rsid w:val="005966D2"/>
    <w:rsid w:val="005A0D27"/>
    <w:rsid w:val="005A118D"/>
    <w:rsid w:val="005A14FB"/>
    <w:rsid w:val="005A1847"/>
    <w:rsid w:val="005A27A0"/>
    <w:rsid w:val="005A2E83"/>
    <w:rsid w:val="005A3036"/>
    <w:rsid w:val="005A691B"/>
    <w:rsid w:val="005A7154"/>
    <w:rsid w:val="005A7521"/>
    <w:rsid w:val="005A769C"/>
    <w:rsid w:val="005A78C7"/>
    <w:rsid w:val="005A7BB9"/>
    <w:rsid w:val="005A7FA7"/>
    <w:rsid w:val="005A7FBF"/>
    <w:rsid w:val="005B13A5"/>
    <w:rsid w:val="005B1442"/>
    <w:rsid w:val="005B1EAF"/>
    <w:rsid w:val="005B4833"/>
    <w:rsid w:val="005B4EB0"/>
    <w:rsid w:val="005B60BC"/>
    <w:rsid w:val="005B662D"/>
    <w:rsid w:val="005B7869"/>
    <w:rsid w:val="005B7EF3"/>
    <w:rsid w:val="005C0450"/>
    <w:rsid w:val="005C0A14"/>
    <w:rsid w:val="005C0DC2"/>
    <w:rsid w:val="005C16B8"/>
    <w:rsid w:val="005C20B6"/>
    <w:rsid w:val="005C2E53"/>
    <w:rsid w:val="005C3216"/>
    <w:rsid w:val="005C3586"/>
    <w:rsid w:val="005C5215"/>
    <w:rsid w:val="005C5626"/>
    <w:rsid w:val="005C6693"/>
    <w:rsid w:val="005C71F0"/>
    <w:rsid w:val="005C7505"/>
    <w:rsid w:val="005D0129"/>
    <w:rsid w:val="005D0A0F"/>
    <w:rsid w:val="005D0C16"/>
    <w:rsid w:val="005D1C3C"/>
    <w:rsid w:val="005D27B9"/>
    <w:rsid w:val="005D2C4E"/>
    <w:rsid w:val="005D3991"/>
    <w:rsid w:val="005D5BF1"/>
    <w:rsid w:val="005D6633"/>
    <w:rsid w:val="005D755B"/>
    <w:rsid w:val="005E0920"/>
    <w:rsid w:val="005E1ADF"/>
    <w:rsid w:val="005E29D3"/>
    <w:rsid w:val="005E315C"/>
    <w:rsid w:val="005E376B"/>
    <w:rsid w:val="005E64A2"/>
    <w:rsid w:val="005E69E4"/>
    <w:rsid w:val="005F01B8"/>
    <w:rsid w:val="005F0EB4"/>
    <w:rsid w:val="005F1BF7"/>
    <w:rsid w:val="005F1D5B"/>
    <w:rsid w:val="005F31B6"/>
    <w:rsid w:val="005F32C6"/>
    <w:rsid w:val="005F33A7"/>
    <w:rsid w:val="005F3B49"/>
    <w:rsid w:val="005F47E1"/>
    <w:rsid w:val="005F4891"/>
    <w:rsid w:val="005F48F6"/>
    <w:rsid w:val="005F6669"/>
    <w:rsid w:val="005F6D90"/>
    <w:rsid w:val="005F77B7"/>
    <w:rsid w:val="00600F63"/>
    <w:rsid w:val="00601541"/>
    <w:rsid w:val="00601E8C"/>
    <w:rsid w:val="0060239A"/>
    <w:rsid w:val="0060469C"/>
    <w:rsid w:val="0060485C"/>
    <w:rsid w:val="00605009"/>
    <w:rsid w:val="00606A18"/>
    <w:rsid w:val="00606E7E"/>
    <w:rsid w:val="00607155"/>
    <w:rsid w:val="006076F2"/>
    <w:rsid w:val="00611A0C"/>
    <w:rsid w:val="006122D3"/>
    <w:rsid w:val="00612D30"/>
    <w:rsid w:val="006135D9"/>
    <w:rsid w:val="00615C40"/>
    <w:rsid w:val="006167AC"/>
    <w:rsid w:val="00616DE7"/>
    <w:rsid w:val="006208BC"/>
    <w:rsid w:val="00620A13"/>
    <w:rsid w:val="00620A14"/>
    <w:rsid w:val="0062106A"/>
    <w:rsid w:val="00621DB6"/>
    <w:rsid w:val="00623722"/>
    <w:rsid w:val="00623A3E"/>
    <w:rsid w:val="00623B75"/>
    <w:rsid w:val="0062466D"/>
    <w:rsid w:val="006250C8"/>
    <w:rsid w:val="006251AD"/>
    <w:rsid w:val="0063306E"/>
    <w:rsid w:val="0063386D"/>
    <w:rsid w:val="00633FEE"/>
    <w:rsid w:val="00634936"/>
    <w:rsid w:val="00636D6C"/>
    <w:rsid w:val="0063758C"/>
    <w:rsid w:val="00637ED2"/>
    <w:rsid w:val="00640104"/>
    <w:rsid w:val="00640BA8"/>
    <w:rsid w:val="00642A0D"/>
    <w:rsid w:val="00644090"/>
    <w:rsid w:val="00644B13"/>
    <w:rsid w:val="006465E5"/>
    <w:rsid w:val="006477A4"/>
    <w:rsid w:val="00652E7F"/>
    <w:rsid w:val="006536C4"/>
    <w:rsid w:val="00654287"/>
    <w:rsid w:val="006547C3"/>
    <w:rsid w:val="0065630D"/>
    <w:rsid w:val="006564E7"/>
    <w:rsid w:val="00656613"/>
    <w:rsid w:val="0065709A"/>
    <w:rsid w:val="006571C1"/>
    <w:rsid w:val="006603C9"/>
    <w:rsid w:val="00660CF7"/>
    <w:rsid w:val="00662ABA"/>
    <w:rsid w:val="00662F16"/>
    <w:rsid w:val="006646B3"/>
    <w:rsid w:val="00664882"/>
    <w:rsid w:val="0066642F"/>
    <w:rsid w:val="006664C4"/>
    <w:rsid w:val="00666E61"/>
    <w:rsid w:val="00667DB6"/>
    <w:rsid w:val="00671264"/>
    <w:rsid w:val="00672405"/>
    <w:rsid w:val="00672FC1"/>
    <w:rsid w:val="006752D2"/>
    <w:rsid w:val="00675E7E"/>
    <w:rsid w:val="00676588"/>
    <w:rsid w:val="006765AF"/>
    <w:rsid w:val="00677B4F"/>
    <w:rsid w:val="00677F3F"/>
    <w:rsid w:val="00677F73"/>
    <w:rsid w:val="006825BB"/>
    <w:rsid w:val="006829BA"/>
    <w:rsid w:val="00682B95"/>
    <w:rsid w:val="00682C56"/>
    <w:rsid w:val="00684624"/>
    <w:rsid w:val="00684CBD"/>
    <w:rsid w:val="00685DD0"/>
    <w:rsid w:val="00685F93"/>
    <w:rsid w:val="0068626A"/>
    <w:rsid w:val="00686420"/>
    <w:rsid w:val="006869D8"/>
    <w:rsid w:val="00686B1E"/>
    <w:rsid w:val="00687A2D"/>
    <w:rsid w:val="00687C09"/>
    <w:rsid w:val="00690228"/>
    <w:rsid w:val="00691498"/>
    <w:rsid w:val="0069183A"/>
    <w:rsid w:val="0069330B"/>
    <w:rsid w:val="006945FE"/>
    <w:rsid w:val="006946DB"/>
    <w:rsid w:val="00694F6E"/>
    <w:rsid w:val="006A2176"/>
    <w:rsid w:val="006A238D"/>
    <w:rsid w:val="006A2A87"/>
    <w:rsid w:val="006A48D2"/>
    <w:rsid w:val="006A4D9E"/>
    <w:rsid w:val="006A6565"/>
    <w:rsid w:val="006A795B"/>
    <w:rsid w:val="006A7A35"/>
    <w:rsid w:val="006A7BB5"/>
    <w:rsid w:val="006A7C51"/>
    <w:rsid w:val="006B03D3"/>
    <w:rsid w:val="006B0829"/>
    <w:rsid w:val="006B18DE"/>
    <w:rsid w:val="006B3403"/>
    <w:rsid w:val="006B3F10"/>
    <w:rsid w:val="006B4BE7"/>
    <w:rsid w:val="006B5C5D"/>
    <w:rsid w:val="006B63C6"/>
    <w:rsid w:val="006C0802"/>
    <w:rsid w:val="006C1B8B"/>
    <w:rsid w:val="006C23A8"/>
    <w:rsid w:val="006C23BF"/>
    <w:rsid w:val="006C4800"/>
    <w:rsid w:val="006C5581"/>
    <w:rsid w:val="006C5F49"/>
    <w:rsid w:val="006C7ED5"/>
    <w:rsid w:val="006D0D1E"/>
    <w:rsid w:val="006D268F"/>
    <w:rsid w:val="006D2D1D"/>
    <w:rsid w:val="006D2DFA"/>
    <w:rsid w:val="006D3772"/>
    <w:rsid w:val="006D3A28"/>
    <w:rsid w:val="006D74DF"/>
    <w:rsid w:val="006D76C5"/>
    <w:rsid w:val="006E04AC"/>
    <w:rsid w:val="006E057E"/>
    <w:rsid w:val="006E3702"/>
    <w:rsid w:val="006E38E7"/>
    <w:rsid w:val="006E4065"/>
    <w:rsid w:val="006E41F0"/>
    <w:rsid w:val="006E45D5"/>
    <w:rsid w:val="006E4D25"/>
    <w:rsid w:val="006E69D8"/>
    <w:rsid w:val="006E7EBE"/>
    <w:rsid w:val="006F002C"/>
    <w:rsid w:val="006F0DBA"/>
    <w:rsid w:val="006F1DB8"/>
    <w:rsid w:val="006F1F5B"/>
    <w:rsid w:val="006F2004"/>
    <w:rsid w:val="006F2A2A"/>
    <w:rsid w:val="006F2B6F"/>
    <w:rsid w:val="006F3C8F"/>
    <w:rsid w:val="006F4562"/>
    <w:rsid w:val="006F4EB6"/>
    <w:rsid w:val="006F5B5D"/>
    <w:rsid w:val="006F5C64"/>
    <w:rsid w:val="006F6376"/>
    <w:rsid w:val="006F66DD"/>
    <w:rsid w:val="006F6795"/>
    <w:rsid w:val="006F6E4C"/>
    <w:rsid w:val="006F6EC0"/>
    <w:rsid w:val="006F7282"/>
    <w:rsid w:val="007001FD"/>
    <w:rsid w:val="0070034C"/>
    <w:rsid w:val="00700A19"/>
    <w:rsid w:val="0070134E"/>
    <w:rsid w:val="00701BDA"/>
    <w:rsid w:val="00701C0B"/>
    <w:rsid w:val="00701F5B"/>
    <w:rsid w:val="00702A5C"/>
    <w:rsid w:val="00702F37"/>
    <w:rsid w:val="00703383"/>
    <w:rsid w:val="0070410A"/>
    <w:rsid w:val="0070471D"/>
    <w:rsid w:val="00706E42"/>
    <w:rsid w:val="007071C5"/>
    <w:rsid w:val="00707746"/>
    <w:rsid w:val="00707960"/>
    <w:rsid w:val="00710196"/>
    <w:rsid w:val="007101AB"/>
    <w:rsid w:val="00711AF0"/>
    <w:rsid w:val="00711E27"/>
    <w:rsid w:val="00711FFC"/>
    <w:rsid w:val="0071224E"/>
    <w:rsid w:val="00712F74"/>
    <w:rsid w:val="0071363F"/>
    <w:rsid w:val="0071521F"/>
    <w:rsid w:val="007203BA"/>
    <w:rsid w:val="007208FA"/>
    <w:rsid w:val="00721028"/>
    <w:rsid w:val="007236B2"/>
    <w:rsid w:val="00723F69"/>
    <w:rsid w:val="00725D03"/>
    <w:rsid w:val="00726461"/>
    <w:rsid w:val="00726758"/>
    <w:rsid w:val="0072684E"/>
    <w:rsid w:val="0072747C"/>
    <w:rsid w:val="00727AA7"/>
    <w:rsid w:val="00731DBF"/>
    <w:rsid w:val="007335F0"/>
    <w:rsid w:val="00733F58"/>
    <w:rsid w:val="007369FC"/>
    <w:rsid w:val="007374C7"/>
    <w:rsid w:val="00737B9B"/>
    <w:rsid w:val="00740338"/>
    <w:rsid w:val="007406C8"/>
    <w:rsid w:val="00740AAB"/>
    <w:rsid w:val="0074238C"/>
    <w:rsid w:val="00742F22"/>
    <w:rsid w:val="00743885"/>
    <w:rsid w:val="007449DF"/>
    <w:rsid w:val="00746BEB"/>
    <w:rsid w:val="00746C42"/>
    <w:rsid w:val="007479FB"/>
    <w:rsid w:val="007500F6"/>
    <w:rsid w:val="00751F94"/>
    <w:rsid w:val="00752344"/>
    <w:rsid w:val="00752429"/>
    <w:rsid w:val="00753BFD"/>
    <w:rsid w:val="0075630A"/>
    <w:rsid w:val="0075739F"/>
    <w:rsid w:val="00757ABF"/>
    <w:rsid w:val="007612EE"/>
    <w:rsid w:val="00763AF4"/>
    <w:rsid w:val="00764299"/>
    <w:rsid w:val="00764740"/>
    <w:rsid w:val="00764C93"/>
    <w:rsid w:val="00767216"/>
    <w:rsid w:val="00767248"/>
    <w:rsid w:val="00767D26"/>
    <w:rsid w:val="007707F7"/>
    <w:rsid w:val="00771F26"/>
    <w:rsid w:val="00773D82"/>
    <w:rsid w:val="007746DD"/>
    <w:rsid w:val="00774E65"/>
    <w:rsid w:val="00776011"/>
    <w:rsid w:val="0077651E"/>
    <w:rsid w:val="00776548"/>
    <w:rsid w:val="0077662E"/>
    <w:rsid w:val="00776DF6"/>
    <w:rsid w:val="0077758B"/>
    <w:rsid w:val="00777A64"/>
    <w:rsid w:val="00781C16"/>
    <w:rsid w:val="00782FD5"/>
    <w:rsid w:val="00783372"/>
    <w:rsid w:val="00783EAF"/>
    <w:rsid w:val="007857BF"/>
    <w:rsid w:val="0078667D"/>
    <w:rsid w:val="00787BA1"/>
    <w:rsid w:val="00790349"/>
    <w:rsid w:val="00790FD6"/>
    <w:rsid w:val="007913F1"/>
    <w:rsid w:val="007917D1"/>
    <w:rsid w:val="00791DF6"/>
    <w:rsid w:val="00792765"/>
    <w:rsid w:val="00793356"/>
    <w:rsid w:val="00793740"/>
    <w:rsid w:val="00793C3E"/>
    <w:rsid w:val="00794CC2"/>
    <w:rsid w:val="00794E00"/>
    <w:rsid w:val="0079538E"/>
    <w:rsid w:val="007954DC"/>
    <w:rsid w:val="00796812"/>
    <w:rsid w:val="0079790C"/>
    <w:rsid w:val="007A00B5"/>
    <w:rsid w:val="007A20D0"/>
    <w:rsid w:val="007A2118"/>
    <w:rsid w:val="007A267C"/>
    <w:rsid w:val="007A31BD"/>
    <w:rsid w:val="007A3B31"/>
    <w:rsid w:val="007A42DD"/>
    <w:rsid w:val="007A61FB"/>
    <w:rsid w:val="007A6D29"/>
    <w:rsid w:val="007B0A73"/>
    <w:rsid w:val="007B0BAD"/>
    <w:rsid w:val="007B112F"/>
    <w:rsid w:val="007B1AAA"/>
    <w:rsid w:val="007B1D16"/>
    <w:rsid w:val="007B21B8"/>
    <w:rsid w:val="007B30C5"/>
    <w:rsid w:val="007B5AFF"/>
    <w:rsid w:val="007B71B2"/>
    <w:rsid w:val="007C091D"/>
    <w:rsid w:val="007C1045"/>
    <w:rsid w:val="007C167F"/>
    <w:rsid w:val="007C228C"/>
    <w:rsid w:val="007C24C4"/>
    <w:rsid w:val="007C39A0"/>
    <w:rsid w:val="007C45A1"/>
    <w:rsid w:val="007C4BD3"/>
    <w:rsid w:val="007C5BE0"/>
    <w:rsid w:val="007C7682"/>
    <w:rsid w:val="007C7B44"/>
    <w:rsid w:val="007D2E1F"/>
    <w:rsid w:val="007D47C8"/>
    <w:rsid w:val="007D52A2"/>
    <w:rsid w:val="007D55A5"/>
    <w:rsid w:val="007D5785"/>
    <w:rsid w:val="007D5B7F"/>
    <w:rsid w:val="007D60BF"/>
    <w:rsid w:val="007D68E1"/>
    <w:rsid w:val="007D7FF0"/>
    <w:rsid w:val="007E08B7"/>
    <w:rsid w:val="007E0E48"/>
    <w:rsid w:val="007E1664"/>
    <w:rsid w:val="007E2990"/>
    <w:rsid w:val="007E2CF0"/>
    <w:rsid w:val="007E420A"/>
    <w:rsid w:val="007E44C3"/>
    <w:rsid w:val="007E4F98"/>
    <w:rsid w:val="007E5AD2"/>
    <w:rsid w:val="007E64FC"/>
    <w:rsid w:val="007F0DC1"/>
    <w:rsid w:val="007F2C62"/>
    <w:rsid w:val="007F31A2"/>
    <w:rsid w:val="007F423E"/>
    <w:rsid w:val="007F4C89"/>
    <w:rsid w:val="007F54CC"/>
    <w:rsid w:val="007F62A6"/>
    <w:rsid w:val="007F6A2E"/>
    <w:rsid w:val="00800272"/>
    <w:rsid w:val="008003BE"/>
    <w:rsid w:val="008004F9"/>
    <w:rsid w:val="00801A15"/>
    <w:rsid w:val="0080242E"/>
    <w:rsid w:val="008031E0"/>
    <w:rsid w:val="008044E7"/>
    <w:rsid w:val="00804B00"/>
    <w:rsid w:val="0080789B"/>
    <w:rsid w:val="00810D13"/>
    <w:rsid w:val="0081112F"/>
    <w:rsid w:val="00811D2F"/>
    <w:rsid w:val="008122CE"/>
    <w:rsid w:val="0081244D"/>
    <w:rsid w:val="008142B2"/>
    <w:rsid w:val="0081479B"/>
    <w:rsid w:val="0081606B"/>
    <w:rsid w:val="00816505"/>
    <w:rsid w:val="00816675"/>
    <w:rsid w:val="00816A72"/>
    <w:rsid w:val="00817233"/>
    <w:rsid w:val="0081731C"/>
    <w:rsid w:val="008174F7"/>
    <w:rsid w:val="00817A53"/>
    <w:rsid w:val="00817D3A"/>
    <w:rsid w:val="00820562"/>
    <w:rsid w:val="008214C0"/>
    <w:rsid w:val="0082289A"/>
    <w:rsid w:val="00823157"/>
    <w:rsid w:val="00825232"/>
    <w:rsid w:val="0082697B"/>
    <w:rsid w:val="00826987"/>
    <w:rsid w:val="00827C6C"/>
    <w:rsid w:val="0083089C"/>
    <w:rsid w:val="008310B7"/>
    <w:rsid w:val="0083156D"/>
    <w:rsid w:val="0083328F"/>
    <w:rsid w:val="008335E6"/>
    <w:rsid w:val="00833E10"/>
    <w:rsid w:val="008342C3"/>
    <w:rsid w:val="00834C30"/>
    <w:rsid w:val="00835227"/>
    <w:rsid w:val="00836130"/>
    <w:rsid w:val="0084042A"/>
    <w:rsid w:val="00841031"/>
    <w:rsid w:val="00842497"/>
    <w:rsid w:val="0084417E"/>
    <w:rsid w:val="00844C4A"/>
    <w:rsid w:val="00844C65"/>
    <w:rsid w:val="00846030"/>
    <w:rsid w:val="0084777B"/>
    <w:rsid w:val="008479CB"/>
    <w:rsid w:val="00851E2A"/>
    <w:rsid w:val="00851FCF"/>
    <w:rsid w:val="0085304B"/>
    <w:rsid w:val="00853DDE"/>
    <w:rsid w:val="008540C0"/>
    <w:rsid w:val="00854280"/>
    <w:rsid w:val="00855D2D"/>
    <w:rsid w:val="008565A9"/>
    <w:rsid w:val="00856668"/>
    <w:rsid w:val="00856F02"/>
    <w:rsid w:val="008573E9"/>
    <w:rsid w:val="0086061D"/>
    <w:rsid w:val="00860FB7"/>
    <w:rsid w:val="00862018"/>
    <w:rsid w:val="008622A6"/>
    <w:rsid w:val="00862C37"/>
    <w:rsid w:val="00863DE2"/>
    <w:rsid w:val="00865AD0"/>
    <w:rsid w:val="00865C77"/>
    <w:rsid w:val="00865D4B"/>
    <w:rsid w:val="0087223C"/>
    <w:rsid w:val="00872FBD"/>
    <w:rsid w:val="008731E0"/>
    <w:rsid w:val="00874C4B"/>
    <w:rsid w:val="00875A99"/>
    <w:rsid w:val="00875C9B"/>
    <w:rsid w:val="00875F8B"/>
    <w:rsid w:val="00877AC9"/>
    <w:rsid w:val="00882048"/>
    <w:rsid w:val="00882C92"/>
    <w:rsid w:val="00882D45"/>
    <w:rsid w:val="008835EB"/>
    <w:rsid w:val="00884242"/>
    <w:rsid w:val="008844D5"/>
    <w:rsid w:val="008847E7"/>
    <w:rsid w:val="0088556B"/>
    <w:rsid w:val="00887A27"/>
    <w:rsid w:val="00887C55"/>
    <w:rsid w:val="00890EDF"/>
    <w:rsid w:val="0089153B"/>
    <w:rsid w:val="008923A6"/>
    <w:rsid w:val="00894121"/>
    <w:rsid w:val="00894F5F"/>
    <w:rsid w:val="008952E5"/>
    <w:rsid w:val="00895F22"/>
    <w:rsid w:val="0089600C"/>
    <w:rsid w:val="008967AA"/>
    <w:rsid w:val="00897407"/>
    <w:rsid w:val="008974DF"/>
    <w:rsid w:val="008A120D"/>
    <w:rsid w:val="008A1320"/>
    <w:rsid w:val="008A1EAB"/>
    <w:rsid w:val="008A2C10"/>
    <w:rsid w:val="008A2CA7"/>
    <w:rsid w:val="008A37E7"/>
    <w:rsid w:val="008A43E9"/>
    <w:rsid w:val="008A53FD"/>
    <w:rsid w:val="008A5673"/>
    <w:rsid w:val="008A6458"/>
    <w:rsid w:val="008A6480"/>
    <w:rsid w:val="008A693B"/>
    <w:rsid w:val="008A7A1F"/>
    <w:rsid w:val="008B01E2"/>
    <w:rsid w:val="008B0238"/>
    <w:rsid w:val="008B080C"/>
    <w:rsid w:val="008B0BCC"/>
    <w:rsid w:val="008B14A0"/>
    <w:rsid w:val="008B1532"/>
    <w:rsid w:val="008B16F4"/>
    <w:rsid w:val="008B1AA0"/>
    <w:rsid w:val="008B1D91"/>
    <w:rsid w:val="008B27E7"/>
    <w:rsid w:val="008B4824"/>
    <w:rsid w:val="008B6614"/>
    <w:rsid w:val="008B74D9"/>
    <w:rsid w:val="008B75C9"/>
    <w:rsid w:val="008B7808"/>
    <w:rsid w:val="008B7EBE"/>
    <w:rsid w:val="008C0EA1"/>
    <w:rsid w:val="008C12AF"/>
    <w:rsid w:val="008C1A5E"/>
    <w:rsid w:val="008C1D9E"/>
    <w:rsid w:val="008C23CF"/>
    <w:rsid w:val="008C2FA5"/>
    <w:rsid w:val="008C4778"/>
    <w:rsid w:val="008C63C3"/>
    <w:rsid w:val="008C6588"/>
    <w:rsid w:val="008C708B"/>
    <w:rsid w:val="008C7851"/>
    <w:rsid w:val="008C7C8B"/>
    <w:rsid w:val="008D34ED"/>
    <w:rsid w:val="008D3A60"/>
    <w:rsid w:val="008D4202"/>
    <w:rsid w:val="008D4560"/>
    <w:rsid w:val="008D506C"/>
    <w:rsid w:val="008D5ACB"/>
    <w:rsid w:val="008D6037"/>
    <w:rsid w:val="008D658D"/>
    <w:rsid w:val="008D6A00"/>
    <w:rsid w:val="008E00B8"/>
    <w:rsid w:val="008E155D"/>
    <w:rsid w:val="008E168D"/>
    <w:rsid w:val="008E1DD5"/>
    <w:rsid w:val="008E21DB"/>
    <w:rsid w:val="008E2440"/>
    <w:rsid w:val="008E3914"/>
    <w:rsid w:val="008E456E"/>
    <w:rsid w:val="008E4E1E"/>
    <w:rsid w:val="008E5477"/>
    <w:rsid w:val="008E54E7"/>
    <w:rsid w:val="008E5ACF"/>
    <w:rsid w:val="008E7450"/>
    <w:rsid w:val="008E7459"/>
    <w:rsid w:val="008E755A"/>
    <w:rsid w:val="008F023C"/>
    <w:rsid w:val="008F0499"/>
    <w:rsid w:val="008F1528"/>
    <w:rsid w:val="008F218F"/>
    <w:rsid w:val="008F232D"/>
    <w:rsid w:val="008F3DB4"/>
    <w:rsid w:val="008F46D8"/>
    <w:rsid w:val="008F5C5C"/>
    <w:rsid w:val="008F5EBA"/>
    <w:rsid w:val="008F623F"/>
    <w:rsid w:val="008F6CCD"/>
    <w:rsid w:val="008F75C9"/>
    <w:rsid w:val="008F7A39"/>
    <w:rsid w:val="008F7AF8"/>
    <w:rsid w:val="00900B9A"/>
    <w:rsid w:val="00901C49"/>
    <w:rsid w:val="00901EB6"/>
    <w:rsid w:val="00904EA4"/>
    <w:rsid w:val="00906134"/>
    <w:rsid w:val="0090629A"/>
    <w:rsid w:val="00906761"/>
    <w:rsid w:val="009105F3"/>
    <w:rsid w:val="00910B40"/>
    <w:rsid w:val="0091119F"/>
    <w:rsid w:val="0091189F"/>
    <w:rsid w:val="00911C4D"/>
    <w:rsid w:val="00912F49"/>
    <w:rsid w:val="00913362"/>
    <w:rsid w:val="00916BCC"/>
    <w:rsid w:val="0091720E"/>
    <w:rsid w:val="0092190F"/>
    <w:rsid w:val="00921D1F"/>
    <w:rsid w:val="00921D9E"/>
    <w:rsid w:val="009232BC"/>
    <w:rsid w:val="00923C3C"/>
    <w:rsid w:val="00923D13"/>
    <w:rsid w:val="00924040"/>
    <w:rsid w:val="009259C2"/>
    <w:rsid w:val="00926BE4"/>
    <w:rsid w:val="00931982"/>
    <w:rsid w:val="00931E6A"/>
    <w:rsid w:val="00932774"/>
    <w:rsid w:val="00932B98"/>
    <w:rsid w:val="00932DA7"/>
    <w:rsid w:val="009330C2"/>
    <w:rsid w:val="009333BA"/>
    <w:rsid w:val="00934DE8"/>
    <w:rsid w:val="00936B2F"/>
    <w:rsid w:val="0093765F"/>
    <w:rsid w:val="00937C1F"/>
    <w:rsid w:val="009409D5"/>
    <w:rsid w:val="0094164F"/>
    <w:rsid w:val="00942481"/>
    <w:rsid w:val="00942626"/>
    <w:rsid w:val="00942762"/>
    <w:rsid w:val="00942830"/>
    <w:rsid w:val="00942BD9"/>
    <w:rsid w:val="00943206"/>
    <w:rsid w:val="00945553"/>
    <w:rsid w:val="00946E63"/>
    <w:rsid w:val="00947445"/>
    <w:rsid w:val="009502F6"/>
    <w:rsid w:val="00950372"/>
    <w:rsid w:val="00951CC3"/>
    <w:rsid w:val="00952012"/>
    <w:rsid w:val="00952F7E"/>
    <w:rsid w:val="00953388"/>
    <w:rsid w:val="00953E2F"/>
    <w:rsid w:val="00954B2A"/>
    <w:rsid w:val="00954BC9"/>
    <w:rsid w:val="00954DF4"/>
    <w:rsid w:val="009553A4"/>
    <w:rsid w:val="00955983"/>
    <w:rsid w:val="00956190"/>
    <w:rsid w:val="009566B2"/>
    <w:rsid w:val="009574F5"/>
    <w:rsid w:val="009601C5"/>
    <w:rsid w:val="00960706"/>
    <w:rsid w:val="00960D90"/>
    <w:rsid w:val="009610B9"/>
    <w:rsid w:val="00961600"/>
    <w:rsid w:val="00962812"/>
    <w:rsid w:val="00962FFF"/>
    <w:rsid w:val="009638BD"/>
    <w:rsid w:val="00964747"/>
    <w:rsid w:val="00966566"/>
    <w:rsid w:val="009678D3"/>
    <w:rsid w:val="00970B83"/>
    <w:rsid w:val="00970F38"/>
    <w:rsid w:val="00971013"/>
    <w:rsid w:val="009710AF"/>
    <w:rsid w:val="009710D3"/>
    <w:rsid w:val="009718C7"/>
    <w:rsid w:val="00972884"/>
    <w:rsid w:val="00972E0C"/>
    <w:rsid w:val="0097452A"/>
    <w:rsid w:val="00974EA6"/>
    <w:rsid w:val="009759ED"/>
    <w:rsid w:val="00976563"/>
    <w:rsid w:val="0097688A"/>
    <w:rsid w:val="00977425"/>
    <w:rsid w:val="009775A5"/>
    <w:rsid w:val="009801B6"/>
    <w:rsid w:val="00980B06"/>
    <w:rsid w:val="009812D7"/>
    <w:rsid w:val="00983B32"/>
    <w:rsid w:val="00985246"/>
    <w:rsid w:val="0098595E"/>
    <w:rsid w:val="00985FC9"/>
    <w:rsid w:val="009861DA"/>
    <w:rsid w:val="00986AEC"/>
    <w:rsid w:val="00986DA2"/>
    <w:rsid w:val="00987406"/>
    <w:rsid w:val="00987860"/>
    <w:rsid w:val="009878E0"/>
    <w:rsid w:val="00991A75"/>
    <w:rsid w:val="00995055"/>
    <w:rsid w:val="00996406"/>
    <w:rsid w:val="009965F3"/>
    <w:rsid w:val="00997454"/>
    <w:rsid w:val="009A0155"/>
    <w:rsid w:val="009A098F"/>
    <w:rsid w:val="009A1425"/>
    <w:rsid w:val="009A2DBC"/>
    <w:rsid w:val="009A3017"/>
    <w:rsid w:val="009A3646"/>
    <w:rsid w:val="009A36DA"/>
    <w:rsid w:val="009A3AE1"/>
    <w:rsid w:val="009A44D0"/>
    <w:rsid w:val="009A488B"/>
    <w:rsid w:val="009A4A0E"/>
    <w:rsid w:val="009A6009"/>
    <w:rsid w:val="009A69A0"/>
    <w:rsid w:val="009A6CF3"/>
    <w:rsid w:val="009A7B97"/>
    <w:rsid w:val="009B26DD"/>
    <w:rsid w:val="009B2F2C"/>
    <w:rsid w:val="009B3E06"/>
    <w:rsid w:val="009B4AF7"/>
    <w:rsid w:val="009B5204"/>
    <w:rsid w:val="009C167D"/>
    <w:rsid w:val="009C53D5"/>
    <w:rsid w:val="009C59F5"/>
    <w:rsid w:val="009C62A5"/>
    <w:rsid w:val="009C68E0"/>
    <w:rsid w:val="009C698C"/>
    <w:rsid w:val="009D06F5"/>
    <w:rsid w:val="009D503D"/>
    <w:rsid w:val="009D57C2"/>
    <w:rsid w:val="009D5AF5"/>
    <w:rsid w:val="009D5DFF"/>
    <w:rsid w:val="009D62C5"/>
    <w:rsid w:val="009D6ED9"/>
    <w:rsid w:val="009D7493"/>
    <w:rsid w:val="009D7D6D"/>
    <w:rsid w:val="009E21EA"/>
    <w:rsid w:val="009E306C"/>
    <w:rsid w:val="009E3DC2"/>
    <w:rsid w:val="009E469E"/>
    <w:rsid w:val="009E59B6"/>
    <w:rsid w:val="009E604D"/>
    <w:rsid w:val="009E779E"/>
    <w:rsid w:val="009E7DAE"/>
    <w:rsid w:val="009F1058"/>
    <w:rsid w:val="009F1341"/>
    <w:rsid w:val="009F22BC"/>
    <w:rsid w:val="009F23D0"/>
    <w:rsid w:val="009F2991"/>
    <w:rsid w:val="009F48F6"/>
    <w:rsid w:val="009F4CAC"/>
    <w:rsid w:val="00A02C38"/>
    <w:rsid w:val="00A02CC9"/>
    <w:rsid w:val="00A0403D"/>
    <w:rsid w:val="00A06311"/>
    <w:rsid w:val="00A072DB"/>
    <w:rsid w:val="00A10736"/>
    <w:rsid w:val="00A111E0"/>
    <w:rsid w:val="00A1126B"/>
    <w:rsid w:val="00A113B5"/>
    <w:rsid w:val="00A11867"/>
    <w:rsid w:val="00A125C2"/>
    <w:rsid w:val="00A12E6E"/>
    <w:rsid w:val="00A1435F"/>
    <w:rsid w:val="00A14CBB"/>
    <w:rsid w:val="00A1501A"/>
    <w:rsid w:val="00A151B9"/>
    <w:rsid w:val="00A15B44"/>
    <w:rsid w:val="00A15DD8"/>
    <w:rsid w:val="00A167B8"/>
    <w:rsid w:val="00A174DC"/>
    <w:rsid w:val="00A20181"/>
    <w:rsid w:val="00A20183"/>
    <w:rsid w:val="00A20EA7"/>
    <w:rsid w:val="00A20F4D"/>
    <w:rsid w:val="00A2193B"/>
    <w:rsid w:val="00A21CC5"/>
    <w:rsid w:val="00A21D0F"/>
    <w:rsid w:val="00A224B8"/>
    <w:rsid w:val="00A225ED"/>
    <w:rsid w:val="00A25CC5"/>
    <w:rsid w:val="00A261F4"/>
    <w:rsid w:val="00A2746E"/>
    <w:rsid w:val="00A2786D"/>
    <w:rsid w:val="00A309E3"/>
    <w:rsid w:val="00A30AEF"/>
    <w:rsid w:val="00A317CF"/>
    <w:rsid w:val="00A320AB"/>
    <w:rsid w:val="00A32AFD"/>
    <w:rsid w:val="00A335DC"/>
    <w:rsid w:val="00A341CC"/>
    <w:rsid w:val="00A35868"/>
    <w:rsid w:val="00A36202"/>
    <w:rsid w:val="00A369E8"/>
    <w:rsid w:val="00A370BF"/>
    <w:rsid w:val="00A374D0"/>
    <w:rsid w:val="00A378F5"/>
    <w:rsid w:val="00A41406"/>
    <w:rsid w:val="00A41449"/>
    <w:rsid w:val="00A42494"/>
    <w:rsid w:val="00A42596"/>
    <w:rsid w:val="00A4348C"/>
    <w:rsid w:val="00A434D9"/>
    <w:rsid w:val="00A43966"/>
    <w:rsid w:val="00A45CA6"/>
    <w:rsid w:val="00A4606E"/>
    <w:rsid w:val="00A4617A"/>
    <w:rsid w:val="00A47AA2"/>
    <w:rsid w:val="00A500D2"/>
    <w:rsid w:val="00A5116D"/>
    <w:rsid w:val="00A514CE"/>
    <w:rsid w:val="00A51D33"/>
    <w:rsid w:val="00A51D6A"/>
    <w:rsid w:val="00A5245C"/>
    <w:rsid w:val="00A53E66"/>
    <w:rsid w:val="00A545A9"/>
    <w:rsid w:val="00A54C08"/>
    <w:rsid w:val="00A553B8"/>
    <w:rsid w:val="00A55B8D"/>
    <w:rsid w:val="00A6050D"/>
    <w:rsid w:val="00A605DC"/>
    <w:rsid w:val="00A6088F"/>
    <w:rsid w:val="00A626AE"/>
    <w:rsid w:val="00A629F1"/>
    <w:rsid w:val="00A64E93"/>
    <w:rsid w:val="00A65691"/>
    <w:rsid w:val="00A66408"/>
    <w:rsid w:val="00A66889"/>
    <w:rsid w:val="00A66CC9"/>
    <w:rsid w:val="00A67459"/>
    <w:rsid w:val="00A72171"/>
    <w:rsid w:val="00A72F13"/>
    <w:rsid w:val="00A74605"/>
    <w:rsid w:val="00A74927"/>
    <w:rsid w:val="00A754C3"/>
    <w:rsid w:val="00A75C2C"/>
    <w:rsid w:val="00A764EC"/>
    <w:rsid w:val="00A77C26"/>
    <w:rsid w:val="00A82195"/>
    <w:rsid w:val="00A84E99"/>
    <w:rsid w:val="00A86117"/>
    <w:rsid w:val="00A864D8"/>
    <w:rsid w:val="00A86A5B"/>
    <w:rsid w:val="00A86A95"/>
    <w:rsid w:val="00A86CB5"/>
    <w:rsid w:val="00A90838"/>
    <w:rsid w:val="00A9404F"/>
    <w:rsid w:val="00A946C0"/>
    <w:rsid w:val="00A947DC"/>
    <w:rsid w:val="00A94ED2"/>
    <w:rsid w:val="00A95820"/>
    <w:rsid w:val="00A9589F"/>
    <w:rsid w:val="00A95E32"/>
    <w:rsid w:val="00A960BE"/>
    <w:rsid w:val="00A97906"/>
    <w:rsid w:val="00AA0337"/>
    <w:rsid w:val="00AA091C"/>
    <w:rsid w:val="00AA0D3D"/>
    <w:rsid w:val="00AA28CF"/>
    <w:rsid w:val="00AA3FBE"/>
    <w:rsid w:val="00AA459D"/>
    <w:rsid w:val="00AA4E7B"/>
    <w:rsid w:val="00AA5977"/>
    <w:rsid w:val="00AA6120"/>
    <w:rsid w:val="00AA7386"/>
    <w:rsid w:val="00AA7A62"/>
    <w:rsid w:val="00AA7CBE"/>
    <w:rsid w:val="00AA7EDA"/>
    <w:rsid w:val="00AB03F1"/>
    <w:rsid w:val="00AB0C2F"/>
    <w:rsid w:val="00AB1B34"/>
    <w:rsid w:val="00AB28D0"/>
    <w:rsid w:val="00AB2E0D"/>
    <w:rsid w:val="00AB3946"/>
    <w:rsid w:val="00AB39AE"/>
    <w:rsid w:val="00AB473C"/>
    <w:rsid w:val="00AB5BE1"/>
    <w:rsid w:val="00AB72C7"/>
    <w:rsid w:val="00AB7976"/>
    <w:rsid w:val="00AB7FF3"/>
    <w:rsid w:val="00AC0187"/>
    <w:rsid w:val="00AC10E8"/>
    <w:rsid w:val="00AC1C9D"/>
    <w:rsid w:val="00AC2040"/>
    <w:rsid w:val="00AC25CD"/>
    <w:rsid w:val="00AC2A61"/>
    <w:rsid w:val="00AC2B72"/>
    <w:rsid w:val="00AC58FC"/>
    <w:rsid w:val="00AC5B6D"/>
    <w:rsid w:val="00AC7910"/>
    <w:rsid w:val="00AD0CBA"/>
    <w:rsid w:val="00AD1191"/>
    <w:rsid w:val="00AD128F"/>
    <w:rsid w:val="00AD19CF"/>
    <w:rsid w:val="00AD1D17"/>
    <w:rsid w:val="00AD2071"/>
    <w:rsid w:val="00AD26F8"/>
    <w:rsid w:val="00AD6CF9"/>
    <w:rsid w:val="00AE29BC"/>
    <w:rsid w:val="00AE2EE4"/>
    <w:rsid w:val="00AE370E"/>
    <w:rsid w:val="00AE71D9"/>
    <w:rsid w:val="00AE798A"/>
    <w:rsid w:val="00AF2E47"/>
    <w:rsid w:val="00AF3069"/>
    <w:rsid w:val="00AF361B"/>
    <w:rsid w:val="00AF3CEC"/>
    <w:rsid w:val="00AF4ADD"/>
    <w:rsid w:val="00AF5301"/>
    <w:rsid w:val="00AF5812"/>
    <w:rsid w:val="00AF59B2"/>
    <w:rsid w:val="00AF65CF"/>
    <w:rsid w:val="00AF685B"/>
    <w:rsid w:val="00AF783E"/>
    <w:rsid w:val="00B02561"/>
    <w:rsid w:val="00B02B3C"/>
    <w:rsid w:val="00B03DB9"/>
    <w:rsid w:val="00B05086"/>
    <w:rsid w:val="00B069A4"/>
    <w:rsid w:val="00B06E0D"/>
    <w:rsid w:val="00B07AC5"/>
    <w:rsid w:val="00B1009B"/>
    <w:rsid w:val="00B10874"/>
    <w:rsid w:val="00B10CA7"/>
    <w:rsid w:val="00B126FE"/>
    <w:rsid w:val="00B15759"/>
    <w:rsid w:val="00B16D63"/>
    <w:rsid w:val="00B203B9"/>
    <w:rsid w:val="00B20DD0"/>
    <w:rsid w:val="00B2113A"/>
    <w:rsid w:val="00B21290"/>
    <w:rsid w:val="00B23F9A"/>
    <w:rsid w:val="00B240BB"/>
    <w:rsid w:val="00B26324"/>
    <w:rsid w:val="00B26FD5"/>
    <w:rsid w:val="00B308E0"/>
    <w:rsid w:val="00B317F8"/>
    <w:rsid w:val="00B33100"/>
    <w:rsid w:val="00B35440"/>
    <w:rsid w:val="00B35686"/>
    <w:rsid w:val="00B35DD2"/>
    <w:rsid w:val="00B37E79"/>
    <w:rsid w:val="00B40764"/>
    <w:rsid w:val="00B4270D"/>
    <w:rsid w:val="00B43549"/>
    <w:rsid w:val="00B44085"/>
    <w:rsid w:val="00B44DF6"/>
    <w:rsid w:val="00B4763E"/>
    <w:rsid w:val="00B47B44"/>
    <w:rsid w:val="00B50D33"/>
    <w:rsid w:val="00B51552"/>
    <w:rsid w:val="00B52A90"/>
    <w:rsid w:val="00B52FF4"/>
    <w:rsid w:val="00B536BB"/>
    <w:rsid w:val="00B539B4"/>
    <w:rsid w:val="00B53CD0"/>
    <w:rsid w:val="00B53FE2"/>
    <w:rsid w:val="00B557FB"/>
    <w:rsid w:val="00B55CEA"/>
    <w:rsid w:val="00B57AD3"/>
    <w:rsid w:val="00B57ED4"/>
    <w:rsid w:val="00B60683"/>
    <w:rsid w:val="00B60F79"/>
    <w:rsid w:val="00B62B14"/>
    <w:rsid w:val="00B630E9"/>
    <w:rsid w:val="00B63DD8"/>
    <w:rsid w:val="00B644CD"/>
    <w:rsid w:val="00B64D5D"/>
    <w:rsid w:val="00B65208"/>
    <w:rsid w:val="00B660C3"/>
    <w:rsid w:val="00B70430"/>
    <w:rsid w:val="00B7076B"/>
    <w:rsid w:val="00B71D96"/>
    <w:rsid w:val="00B72796"/>
    <w:rsid w:val="00B72E89"/>
    <w:rsid w:val="00B734CC"/>
    <w:rsid w:val="00B754C3"/>
    <w:rsid w:val="00B75AFE"/>
    <w:rsid w:val="00B762C7"/>
    <w:rsid w:val="00B76953"/>
    <w:rsid w:val="00B80B67"/>
    <w:rsid w:val="00B818C2"/>
    <w:rsid w:val="00B81AB9"/>
    <w:rsid w:val="00B83E2F"/>
    <w:rsid w:val="00B861E8"/>
    <w:rsid w:val="00B86D01"/>
    <w:rsid w:val="00B86D62"/>
    <w:rsid w:val="00B86E29"/>
    <w:rsid w:val="00B8761D"/>
    <w:rsid w:val="00B87783"/>
    <w:rsid w:val="00B92030"/>
    <w:rsid w:val="00B952D2"/>
    <w:rsid w:val="00B95336"/>
    <w:rsid w:val="00B96D57"/>
    <w:rsid w:val="00B9715D"/>
    <w:rsid w:val="00BA12CD"/>
    <w:rsid w:val="00BA270D"/>
    <w:rsid w:val="00BA2E48"/>
    <w:rsid w:val="00BA39AB"/>
    <w:rsid w:val="00BA50E8"/>
    <w:rsid w:val="00BA69A2"/>
    <w:rsid w:val="00BA7328"/>
    <w:rsid w:val="00BA75B7"/>
    <w:rsid w:val="00BA7ABE"/>
    <w:rsid w:val="00BB02B2"/>
    <w:rsid w:val="00BB3738"/>
    <w:rsid w:val="00BB56F6"/>
    <w:rsid w:val="00BB58ED"/>
    <w:rsid w:val="00BC07B6"/>
    <w:rsid w:val="00BC07E7"/>
    <w:rsid w:val="00BC0C41"/>
    <w:rsid w:val="00BC155A"/>
    <w:rsid w:val="00BC1B67"/>
    <w:rsid w:val="00BC1E3D"/>
    <w:rsid w:val="00BC236C"/>
    <w:rsid w:val="00BC2BE3"/>
    <w:rsid w:val="00BC3190"/>
    <w:rsid w:val="00BC337C"/>
    <w:rsid w:val="00BC52EF"/>
    <w:rsid w:val="00BC5385"/>
    <w:rsid w:val="00BC54AB"/>
    <w:rsid w:val="00BC55AA"/>
    <w:rsid w:val="00BC56F2"/>
    <w:rsid w:val="00BC5B1E"/>
    <w:rsid w:val="00BC6FF4"/>
    <w:rsid w:val="00BD06A3"/>
    <w:rsid w:val="00BD0803"/>
    <w:rsid w:val="00BD0F85"/>
    <w:rsid w:val="00BD1FA4"/>
    <w:rsid w:val="00BD4A87"/>
    <w:rsid w:val="00BD7FFC"/>
    <w:rsid w:val="00BE01FF"/>
    <w:rsid w:val="00BE05A7"/>
    <w:rsid w:val="00BE2DF0"/>
    <w:rsid w:val="00BE40EB"/>
    <w:rsid w:val="00BE4542"/>
    <w:rsid w:val="00BE45FE"/>
    <w:rsid w:val="00BE68BC"/>
    <w:rsid w:val="00BE72A7"/>
    <w:rsid w:val="00BF0B83"/>
    <w:rsid w:val="00BF1CCC"/>
    <w:rsid w:val="00BF2A0A"/>
    <w:rsid w:val="00BF2FF0"/>
    <w:rsid w:val="00BF36C4"/>
    <w:rsid w:val="00BF617A"/>
    <w:rsid w:val="00C005EC"/>
    <w:rsid w:val="00C03213"/>
    <w:rsid w:val="00C03337"/>
    <w:rsid w:val="00C03BD9"/>
    <w:rsid w:val="00C03F01"/>
    <w:rsid w:val="00C03F6B"/>
    <w:rsid w:val="00C0501C"/>
    <w:rsid w:val="00C07BAB"/>
    <w:rsid w:val="00C10286"/>
    <w:rsid w:val="00C106D6"/>
    <w:rsid w:val="00C1077E"/>
    <w:rsid w:val="00C113B9"/>
    <w:rsid w:val="00C11675"/>
    <w:rsid w:val="00C1288B"/>
    <w:rsid w:val="00C129A3"/>
    <w:rsid w:val="00C137B2"/>
    <w:rsid w:val="00C13F93"/>
    <w:rsid w:val="00C15D54"/>
    <w:rsid w:val="00C17B64"/>
    <w:rsid w:val="00C17B95"/>
    <w:rsid w:val="00C201F2"/>
    <w:rsid w:val="00C20498"/>
    <w:rsid w:val="00C2134C"/>
    <w:rsid w:val="00C21F2A"/>
    <w:rsid w:val="00C22205"/>
    <w:rsid w:val="00C228B3"/>
    <w:rsid w:val="00C26D72"/>
    <w:rsid w:val="00C2799D"/>
    <w:rsid w:val="00C27FA5"/>
    <w:rsid w:val="00C304EC"/>
    <w:rsid w:val="00C30FEE"/>
    <w:rsid w:val="00C31AE2"/>
    <w:rsid w:val="00C31F36"/>
    <w:rsid w:val="00C32005"/>
    <w:rsid w:val="00C33127"/>
    <w:rsid w:val="00C333B6"/>
    <w:rsid w:val="00C34780"/>
    <w:rsid w:val="00C3495B"/>
    <w:rsid w:val="00C34D66"/>
    <w:rsid w:val="00C34FFC"/>
    <w:rsid w:val="00C36813"/>
    <w:rsid w:val="00C36D88"/>
    <w:rsid w:val="00C37DF6"/>
    <w:rsid w:val="00C40675"/>
    <w:rsid w:val="00C41023"/>
    <w:rsid w:val="00C43601"/>
    <w:rsid w:val="00C439BD"/>
    <w:rsid w:val="00C44BA1"/>
    <w:rsid w:val="00C45AE4"/>
    <w:rsid w:val="00C46C63"/>
    <w:rsid w:val="00C51B12"/>
    <w:rsid w:val="00C51DEC"/>
    <w:rsid w:val="00C5203B"/>
    <w:rsid w:val="00C531D2"/>
    <w:rsid w:val="00C5467D"/>
    <w:rsid w:val="00C55F1F"/>
    <w:rsid w:val="00C55FEA"/>
    <w:rsid w:val="00C567D8"/>
    <w:rsid w:val="00C62937"/>
    <w:rsid w:val="00C63652"/>
    <w:rsid w:val="00C63788"/>
    <w:rsid w:val="00C64B41"/>
    <w:rsid w:val="00C64B47"/>
    <w:rsid w:val="00C65104"/>
    <w:rsid w:val="00C665C5"/>
    <w:rsid w:val="00C7161D"/>
    <w:rsid w:val="00C71869"/>
    <w:rsid w:val="00C71E57"/>
    <w:rsid w:val="00C7244C"/>
    <w:rsid w:val="00C72F8C"/>
    <w:rsid w:val="00C73844"/>
    <w:rsid w:val="00C739C7"/>
    <w:rsid w:val="00C74031"/>
    <w:rsid w:val="00C74585"/>
    <w:rsid w:val="00C74BEC"/>
    <w:rsid w:val="00C75BC7"/>
    <w:rsid w:val="00C75D63"/>
    <w:rsid w:val="00C764D0"/>
    <w:rsid w:val="00C767A7"/>
    <w:rsid w:val="00C76AC5"/>
    <w:rsid w:val="00C77EA6"/>
    <w:rsid w:val="00C826C2"/>
    <w:rsid w:val="00C828E8"/>
    <w:rsid w:val="00C8299D"/>
    <w:rsid w:val="00C836F4"/>
    <w:rsid w:val="00C85D45"/>
    <w:rsid w:val="00C90121"/>
    <w:rsid w:val="00C9133D"/>
    <w:rsid w:val="00C91FCB"/>
    <w:rsid w:val="00C92444"/>
    <w:rsid w:val="00C94F78"/>
    <w:rsid w:val="00C954EA"/>
    <w:rsid w:val="00C9667E"/>
    <w:rsid w:val="00C96C55"/>
    <w:rsid w:val="00C96DF5"/>
    <w:rsid w:val="00CA3275"/>
    <w:rsid w:val="00CA358D"/>
    <w:rsid w:val="00CA5F6C"/>
    <w:rsid w:val="00CA640D"/>
    <w:rsid w:val="00CA7401"/>
    <w:rsid w:val="00CA755E"/>
    <w:rsid w:val="00CB058A"/>
    <w:rsid w:val="00CB0976"/>
    <w:rsid w:val="00CB1B13"/>
    <w:rsid w:val="00CB200A"/>
    <w:rsid w:val="00CB307F"/>
    <w:rsid w:val="00CB3FDD"/>
    <w:rsid w:val="00CB54A5"/>
    <w:rsid w:val="00CB5CF1"/>
    <w:rsid w:val="00CB60A3"/>
    <w:rsid w:val="00CB6932"/>
    <w:rsid w:val="00CC03C4"/>
    <w:rsid w:val="00CC0823"/>
    <w:rsid w:val="00CC18E0"/>
    <w:rsid w:val="00CC29A7"/>
    <w:rsid w:val="00CC2D62"/>
    <w:rsid w:val="00CC2F54"/>
    <w:rsid w:val="00CC43B3"/>
    <w:rsid w:val="00CC4B1C"/>
    <w:rsid w:val="00CC4CC4"/>
    <w:rsid w:val="00CC5B08"/>
    <w:rsid w:val="00CC7E4D"/>
    <w:rsid w:val="00CD1BA7"/>
    <w:rsid w:val="00CD1C30"/>
    <w:rsid w:val="00CD277B"/>
    <w:rsid w:val="00CD4061"/>
    <w:rsid w:val="00CD407D"/>
    <w:rsid w:val="00CD47A4"/>
    <w:rsid w:val="00CD4971"/>
    <w:rsid w:val="00CD4DC8"/>
    <w:rsid w:val="00CD58F5"/>
    <w:rsid w:val="00CD623E"/>
    <w:rsid w:val="00CD6959"/>
    <w:rsid w:val="00CD6FC6"/>
    <w:rsid w:val="00CE0C9B"/>
    <w:rsid w:val="00CE230C"/>
    <w:rsid w:val="00CE2ED1"/>
    <w:rsid w:val="00CE3813"/>
    <w:rsid w:val="00CE3FC2"/>
    <w:rsid w:val="00CE4E9B"/>
    <w:rsid w:val="00CE5DFE"/>
    <w:rsid w:val="00CE68F5"/>
    <w:rsid w:val="00CE6EC9"/>
    <w:rsid w:val="00CE7277"/>
    <w:rsid w:val="00CE796D"/>
    <w:rsid w:val="00CF01A8"/>
    <w:rsid w:val="00CF10FB"/>
    <w:rsid w:val="00CF1854"/>
    <w:rsid w:val="00CF1AB5"/>
    <w:rsid w:val="00CF2018"/>
    <w:rsid w:val="00CF230E"/>
    <w:rsid w:val="00CF245E"/>
    <w:rsid w:val="00CF2E74"/>
    <w:rsid w:val="00CF2F67"/>
    <w:rsid w:val="00CF3265"/>
    <w:rsid w:val="00CF32AF"/>
    <w:rsid w:val="00CF475A"/>
    <w:rsid w:val="00CF6A67"/>
    <w:rsid w:val="00CF6FE2"/>
    <w:rsid w:val="00CF7CD7"/>
    <w:rsid w:val="00CF7F1F"/>
    <w:rsid w:val="00D00093"/>
    <w:rsid w:val="00D00266"/>
    <w:rsid w:val="00D00764"/>
    <w:rsid w:val="00D007A7"/>
    <w:rsid w:val="00D0081E"/>
    <w:rsid w:val="00D01C47"/>
    <w:rsid w:val="00D01DBB"/>
    <w:rsid w:val="00D0201F"/>
    <w:rsid w:val="00D03832"/>
    <w:rsid w:val="00D04DF2"/>
    <w:rsid w:val="00D06D4B"/>
    <w:rsid w:val="00D073F8"/>
    <w:rsid w:val="00D07FBB"/>
    <w:rsid w:val="00D10D0A"/>
    <w:rsid w:val="00D1264C"/>
    <w:rsid w:val="00D13011"/>
    <w:rsid w:val="00D13D2B"/>
    <w:rsid w:val="00D17297"/>
    <w:rsid w:val="00D210AC"/>
    <w:rsid w:val="00D24774"/>
    <w:rsid w:val="00D24A84"/>
    <w:rsid w:val="00D25107"/>
    <w:rsid w:val="00D257D2"/>
    <w:rsid w:val="00D25DA3"/>
    <w:rsid w:val="00D26E0A"/>
    <w:rsid w:val="00D2778C"/>
    <w:rsid w:val="00D27B56"/>
    <w:rsid w:val="00D30B22"/>
    <w:rsid w:val="00D32300"/>
    <w:rsid w:val="00D3336B"/>
    <w:rsid w:val="00D33C14"/>
    <w:rsid w:val="00D36B24"/>
    <w:rsid w:val="00D37489"/>
    <w:rsid w:val="00D40696"/>
    <w:rsid w:val="00D42711"/>
    <w:rsid w:val="00D42813"/>
    <w:rsid w:val="00D42889"/>
    <w:rsid w:val="00D429A4"/>
    <w:rsid w:val="00D435EF"/>
    <w:rsid w:val="00D448B4"/>
    <w:rsid w:val="00D44A68"/>
    <w:rsid w:val="00D44A92"/>
    <w:rsid w:val="00D44E3B"/>
    <w:rsid w:val="00D44FFB"/>
    <w:rsid w:val="00D458F6"/>
    <w:rsid w:val="00D45989"/>
    <w:rsid w:val="00D45E85"/>
    <w:rsid w:val="00D45F61"/>
    <w:rsid w:val="00D46FEC"/>
    <w:rsid w:val="00D47ECF"/>
    <w:rsid w:val="00D508A7"/>
    <w:rsid w:val="00D50EE4"/>
    <w:rsid w:val="00D51192"/>
    <w:rsid w:val="00D51E7C"/>
    <w:rsid w:val="00D53A00"/>
    <w:rsid w:val="00D53D0F"/>
    <w:rsid w:val="00D54E26"/>
    <w:rsid w:val="00D57724"/>
    <w:rsid w:val="00D57945"/>
    <w:rsid w:val="00D60B71"/>
    <w:rsid w:val="00D60DB3"/>
    <w:rsid w:val="00D61C1E"/>
    <w:rsid w:val="00D6297F"/>
    <w:rsid w:val="00D62C33"/>
    <w:rsid w:val="00D62E7C"/>
    <w:rsid w:val="00D639AC"/>
    <w:rsid w:val="00D647FB"/>
    <w:rsid w:val="00D6653B"/>
    <w:rsid w:val="00D67595"/>
    <w:rsid w:val="00D70527"/>
    <w:rsid w:val="00D70986"/>
    <w:rsid w:val="00D70B42"/>
    <w:rsid w:val="00D70C12"/>
    <w:rsid w:val="00D72F1F"/>
    <w:rsid w:val="00D741A8"/>
    <w:rsid w:val="00D74444"/>
    <w:rsid w:val="00D74AF8"/>
    <w:rsid w:val="00D770EB"/>
    <w:rsid w:val="00D77174"/>
    <w:rsid w:val="00D7743B"/>
    <w:rsid w:val="00D80034"/>
    <w:rsid w:val="00D80344"/>
    <w:rsid w:val="00D81A10"/>
    <w:rsid w:val="00D828F3"/>
    <w:rsid w:val="00D82C71"/>
    <w:rsid w:val="00D831CB"/>
    <w:rsid w:val="00D831E2"/>
    <w:rsid w:val="00D8320A"/>
    <w:rsid w:val="00D84CD5"/>
    <w:rsid w:val="00D855C9"/>
    <w:rsid w:val="00D859D2"/>
    <w:rsid w:val="00D85DAB"/>
    <w:rsid w:val="00D86207"/>
    <w:rsid w:val="00D86A2F"/>
    <w:rsid w:val="00D86A61"/>
    <w:rsid w:val="00D87656"/>
    <w:rsid w:val="00D8783B"/>
    <w:rsid w:val="00D8794F"/>
    <w:rsid w:val="00D9051E"/>
    <w:rsid w:val="00D90DCD"/>
    <w:rsid w:val="00D91995"/>
    <w:rsid w:val="00D91C0D"/>
    <w:rsid w:val="00D91E07"/>
    <w:rsid w:val="00D9218C"/>
    <w:rsid w:val="00D9302A"/>
    <w:rsid w:val="00D9337C"/>
    <w:rsid w:val="00D94333"/>
    <w:rsid w:val="00D96E9F"/>
    <w:rsid w:val="00DA02BC"/>
    <w:rsid w:val="00DA0E84"/>
    <w:rsid w:val="00DA216B"/>
    <w:rsid w:val="00DA256D"/>
    <w:rsid w:val="00DA2823"/>
    <w:rsid w:val="00DA4689"/>
    <w:rsid w:val="00DA60C0"/>
    <w:rsid w:val="00DA6EE7"/>
    <w:rsid w:val="00DA75E7"/>
    <w:rsid w:val="00DA7617"/>
    <w:rsid w:val="00DA7996"/>
    <w:rsid w:val="00DB04FC"/>
    <w:rsid w:val="00DB0B7B"/>
    <w:rsid w:val="00DB31C1"/>
    <w:rsid w:val="00DB3E94"/>
    <w:rsid w:val="00DB4577"/>
    <w:rsid w:val="00DB5C2D"/>
    <w:rsid w:val="00DC061E"/>
    <w:rsid w:val="00DC0AE0"/>
    <w:rsid w:val="00DC1373"/>
    <w:rsid w:val="00DC18E6"/>
    <w:rsid w:val="00DC1E66"/>
    <w:rsid w:val="00DC2868"/>
    <w:rsid w:val="00DC2B8D"/>
    <w:rsid w:val="00DC3FEB"/>
    <w:rsid w:val="00DC4765"/>
    <w:rsid w:val="00DC50A0"/>
    <w:rsid w:val="00DC5421"/>
    <w:rsid w:val="00DC5B64"/>
    <w:rsid w:val="00DC5E09"/>
    <w:rsid w:val="00DC5FE0"/>
    <w:rsid w:val="00DC61F9"/>
    <w:rsid w:val="00DC66D7"/>
    <w:rsid w:val="00DC7312"/>
    <w:rsid w:val="00DC7993"/>
    <w:rsid w:val="00DC7B6E"/>
    <w:rsid w:val="00DD0B65"/>
    <w:rsid w:val="00DD0E2C"/>
    <w:rsid w:val="00DD0FDB"/>
    <w:rsid w:val="00DD1762"/>
    <w:rsid w:val="00DD2A89"/>
    <w:rsid w:val="00DD3455"/>
    <w:rsid w:val="00DD35A7"/>
    <w:rsid w:val="00DD3A14"/>
    <w:rsid w:val="00DD3C08"/>
    <w:rsid w:val="00DD547F"/>
    <w:rsid w:val="00DD551D"/>
    <w:rsid w:val="00DD6BEC"/>
    <w:rsid w:val="00DD7046"/>
    <w:rsid w:val="00DD7140"/>
    <w:rsid w:val="00DD7AEB"/>
    <w:rsid w:val="00DE0EEE"/>
    <w:rsid w:val="00DE1EC9"/>
    <w:rsid w:val="00DE23F3"/>
    <w:rsid w:val="00DE2E1F"/>
    <w:rsid w:val="00DE3581"/>
    <w:rsid w:val="00DE5520"/>
    <w:rsid w:val="00DE5FBA"/>
    <w:rsid w:val="00DE645B"/>
    <w:rsid w:val="00DE6622"/>
    <w:rsid w:val="00DE6F21"/>
    <w:rsid w:val="00DE70A6"/>
    <w:rsid w:val="00DF042C"/>
    <w:rsid w:val="00DF0EF1"/>
    <w:rsid w:val="00DF14FE"/>
    <w:rsid w:val="00DF1BBE"/>
    <w:rsid w:val="00DF4246"/>
    <w:rsid w:val="00DF4F74"/>
    <w:rsid w:val="00DF59CA"/>
    <w:rsid w:val="00DF5B38"/>
    <w:rsid w:val="00DF7274"/>
    <w:rsid w:val="00DF7466"/>
    <w:rsid w:val="00E00766"/>
    <w:rsid w:val="00E0087D"/>
    <w:rsid w:val="00E008D1"/>
    <w:rsid w:val="00E00A57"/>
    <w:rsid w:val="00E01798"/>
    <w:rsid w:val="00E01E10"/>
    <w:rsid w:val="00E022CB"/>
    <w:rsid w:val="00E02349"/>
    <w:rsid w:val="00E0373E"/>
    <w:rsid w:val="00E03843"/>
    <w:rsid w:val="00E03EC2"/>
    <w:rsid w:val="00E048F5"/>
    <w:rsid w:val="00E04905"/>
    <w:rsid w:val="00E04F0B"/>
    <w:rsid w:val="00E054DA"/>
    <w:rsid w:val="00E10C25"/>
    <w:rsid w:val="00E112F9"/>
    <w:rsid w:val="00E1197D"/>
    <w:rsid w:val="00E1240B"/>
    <w:rsid w:val="00E129EA"/>
    <w:rsid w:val="00E13014"/>
    <w:rsid w:val="00E13EB2"/>
    <w:rsid w:val="00E147BA"/>
    <w:rsid w:val="00E175BE"/>
    <w:rsid w:val="00E176F4"/>
    <w:rsid w:val="00E2109E"/>
    <w:rsid w:val="00E21ADF"/>
    <w:rsid w:val="00E22017"/>
    <w:rsid w:val="00E22AA6"/>
    <w:rsid w:val="00E22BD4"/>
    <w:rsid w:val="00E248BE"/>
    <w:rsid w:val="00E24D0B"/>
    <w:rsid w:val="00E268E1"/>
    <w:rsid w:val="00E27A0D"/>
    <w:rsid w:val="00E27ADF"/>
    <w:rsid w:val="00E30969"/>
    <w:rsid w:val="00E30AC6"/>
    <w:rsid w:val="00E33560"/>
    <w:rsid w:val="00E33A37"/>
    <w:rsid w:val="00E33FB9"/>
    <w:rsid w:val="00E3426C"/>
    <w:rsid w:val="00E34364"/>
    <w:rsid w:val="00E345DA"/>
    <w:rsid w:val="00E349FC"/>
    <w:rsid w:val="00E34A9F"/>
    <w:rsid w:val="00E354B6"/>
    <w:rsid w:val="00E36A15"/>
    <w:rsid w:val="00E36ABF"/>
    <w:rsid w:val="00E41EC4"/>
    <w:rsid w:val="00E42903"/>
    <w:rsid w:val="00E44EED"/>
    <w:rsid w:val="00E4512F"/>
    <w:rsid w:val="00E45584"/>
    <w:rsid w:val="00E45E57"/>
    <w:rsid w:val="00E50C69"/>
    <w:rsid w:val="00E516E3"/>
    <w:rsid w:val="00E51A5A"/>
    <w:rsid w:val="00E52876"/>
    <w:rsid w:val="00E53B05"/>
    <w:rsid w:val="00E54181"/>
    <w:rsid w:val="00E54689"/>
    <w:rsid w:val="00E604D1"/>
    <w:rsid w:val="00E605C7"/>
    <w:rsid w:val="00E60BF2"/>
    <w:rsid w:val="00E60F4C"/>
    <w:rsid w:val="00E6160F"/>
    <w:rsid w:val="00E61F87"/>
    <w:rsid w:val="00E62552"/>
    <w:rsid w:val="00E62EBF"/>
    <w:rsid w:val="00E62F66"/>
    <w:rsid w:val="00E634A2"/>
    <w:rsid w:val="00E6426F"/>
    <w:rsid w:val="00E64B37"/>
    <w:rsid w:val="00E65121"/>
    <w:rsid w:val="00E65928"/>
    <w:rsid w:val="00E665FF"/>
    <w:rsid w:val="00E66A95"/>
    <w:rsid w:val="00E673B2"/>
    <w:rsid w:val="00E67409"/>
    <w:rsid w:val="00E676A7"/>
    <w:rsid w:val="00E67D43"/>
    <w:rsid w:val="00E7009A"/>
    <w:rsid w:val="00E7055C"/>
    <w:rsid w:val="00E7064F"/>
    <w:rsid w:val="00E71B6E"/>
    <w:rsid w:val="00E72EDE"/>
    <w:rsid w:val="00E73F44"/>
    <w:rsid w:val="00E74D93"/>
    <w:rsid w:val="00E74FDD"/>
    <w:rsid w:val="00E76624"/>
    <w:rsid w:val="00E76750"/>
    <w:rsid w:val="00E76753"/>
    <w:rsid w:val="00E76834"/>
    <w:rsid w:val="00E77C80"/>
    <w:rsid w:val="00E80907"/>
    <w:rsid w:val="00E83960"/>
    <w:rsid w:val="00E83E17"/>
    <w:rsid w:val="00E842FC"/>
    <w:rsid w:val="00E844B4"/>
    <w:rsid w:val="00E84696"/>
    <w:rsid w:val="00E848CB"/>
    <w:rsid w:val="00E85B84"/>
    <w:rsid w:val="00E863D3"/>
    <w:rsid w:val="00E8720A"/>
    <w:rsid w:val="00E87E17"/>
    <w:rsid w:val="00E9098E"/>
    <w:rsid w:val="00E91846"/>
    <w:rsid w:val="00E92D96"/>
    <w:rsid w:val="00E9372D"/>
    <w:rsid w:val="00E93CFF"/>
    <w:rsid w:val="00E93E30"/>
    <w:rsid w:val="00E9541A"/>
    <w:rsid w:val="00E954BC"/>
    <w:rsid w:val="00E95A1D"/>
    <w:rsid w:val="00E961FC"/>
    <w:rsid w:val="00E96381"/>
    <w:rsid w:val="00E9646C"/>
    <w:rsid w:val="00E9647F"/>
    <w:rsid w:val="00E972F4"/>
    <w:rsid w:val="00E97979"/>
    <w:rsid w:val="00E97BED"/>
    <w:rsid w:val="00E97FDE"/>
    <w:rsid w:val="00EA0EB0"/>
    <w:rsid w:val="00EA1E64"/>
    <w:rsid w:val="00EA3374"/>
    <w:rsid w:val="00EA4BBC"/>
    <w:rsid w:val="00EA51C9"/>
    <w:rsid w:val="00EA5B56"/>
    <w:rsid w:val="00EA6C5E"/>
    <w:rsid w:val="00EA6D93"/>
    <w:rsid w:val="00EA7DF4"/>
    <w:rsid w:val="00EA7FC6"/>
    <w:rsid w:val="00EB101B"/>
    <w:rsid w:val="00EB17DA"/>
    <w:rsid w:val="00EB2A9A"/>
    <w:rsid w:val="00EB4647"/>
    <w:rsid w:val="00EB47EB"/>
    <w:rsid w:val="00EB485E"/>
    <w:rsid w:val="00EB579F"/>
    <w:rsid w:val="00EB6E73"/>
    <w:rsid w:val="00EB7466"/>
    <w:rsid w:val="00EC05B8"/>
    <w:rsid w:val="00EC0D47"/>
    <w:rsid w:val="00EC22DA"/>
    <w:rsid w:val="00EC431F"/>
    <w:rsid w:val="00EC44E0"/>
    <w:rsid w:val="00EC4EAF"/>
    <w:rsid w:val="00EC7E20"/>
    <w:rsid w:val="00ED1750"/>
    <w:rsid w:val="00ED25A0"/>
    <w:rsid w:val="00ED26EE"/>
    <w:rsid w:val="00ED2815"/>
    <w:rsid w:val="00ED2AFC"/>
    <w:rsid w:val="00ED2BBE"/>
    <w:rsid w:val="00ED3424"/>
    <w:rsid w:val="00ED35B1"/>
    <w:rsid w:val="00ED3ABF"/>
    <w:rsid w:val="00ED41EE"/>
    <w:rsid w:val="00ED50A6"/>
    <w:rsid w:val="00ED51A6"/>
    <w:rsid w:val="00ED5BB8"/>
    <w:rsid w:val="00ED5F3D"/>
    <w:rsid w:val="00ED658D"/>
    <w:rsid w:val="00ED775B"/>
    <w:rsid w:val="00ED785C"/>
    <w:rsid w:val="00EE2C63"/>
    <w:rsid w:val="00EE2EA7"/>
    <w:rsid w:val="00EE5695"/>
    <w:rsid w:val="00EE677D"/>
    <w:rsid w:val="00EE73A8"/>
    <w:rsid w:val="00EE7A17"/>
    <w:rsid w:val="00EF0238"/>
    <w:rsid w:val="00EF0AA9"/>
    <w:rsid w:val="00EF0C99"/>
    <w:rsid w:val="00EF1D45"/>
    <w:rsid w:val="00EF2968"/>
    <w:rsid w:val="00EF3707"/>
    <w:rsid w:val="00EF53BF"/>
    <w:rsid w:val="00EF5798"/>
    <w:rsid w:val="00EF6584"/>
    <w:rsid w:val="00EF7059"/>
    <w:rsid w:val="00EF7A10"/>
    <w:rsid w:val="00F00BBE"/>
    <w:rsid w:val="00F02C54"/>
    <w:rsid w:val="00F0464E"/>
    <w:rsid w:val="00F04C51"/>
    <w:rsid w:val="00F05E69"/>
    <w:rsid w:val="00F06661"/>
    <w:rsid w:val="00F069DE"/>
    <w:rsid w:val="00F07E50"/>
    <w:rsid w:val="00F122A9"/>
    <w:rsid w:val="00F1256A"/>
    <w:rsid w:val="00F12768"/>
    <w:rsid w:val="00F13332"/>
    <w:rsid w:val="00F13C15"/>
    <w:rsid w:val="00F13F79"/>
    <w:rsid w:val="00F142F0"/>
    <w:rsid w:val="00F14B7F"/>
    <w:rsid w:val="00F16250"/>
    <w:rsid w:val="00F16E46"/>
    <w:rsid w:val="00F1720F"/>
    <w:rsid w:val="00F17397"/>
    <w:rsid w:val="00F175CF"/>
    <w:rsid w:val="00F17812"/>
    <w:rsid w:val="00F209F8"/>
    <w:rsid w:val="00F21160"/>
    <w:rsid w:val="00F21802"/>
    <w:rsid w:val="00F2237C"/>
    <w:rsid w:val="00F26586"/>
    <w:rsid w:val="00F265FA"/>
    <w:rsid w:val="00F27465"/>
    <w:rsid w:val="00F310F5"/>
    <w:rsid w:val="00F3140D"/>
    <w:rsid w:val="00F31534"/>
    <w:rsid w:val="00F31618"/>
    <w:rsid w:val="00F31B79"/>
    <w:rsid w:val="00F31C26"/>
    <w:rsid w:val="00F321DE"/>
    <w:rsid w:val="00F33E79"/>
    <w:rsid w:val="00F33FA2"/>
    <w:rsid w:val="00F34B0D"/>
    <w:rsid w:val="00F37ABD"/>
    <w:rsid w:val="00F41416"/>
    <w:rsid w:val="00F42455"/>
    <w:rsid w:val="00F4267D"/>
    <w:rsid w:val="00F440AB"/>
    <w:rsid w:val="00F44395"/>
    <w:rsid w:val="00F443FA"/>
    <w:rsid w:val="00F44FB0"/>
    <w:rsid w:val="00F461E0"/>
    <w:rsid w:val="00F500AA"/>
    <w:rsid w:val="00F5047D"/>
    <w:rsid w:val="00F5124E"/>
    <w:rsid w:val="00F51EF2"/>
    <w:rsid w:val="00F525C1"/>
    <w:rsid w:val="00F52C14"/>
    <w:rsid w:val="00F5446A"/>
    <w:rsid w:val="00F55339"/>
    <w:rsid w:val="00F56FDF"/>
    <w:rsid w:val="00F57232"/>
    <w:rsid w:val="00F57876"/>
    <w:rsid w:val="00F57913"/>
    <w:rsid w:val="00F603B3"/>
    <w:rsid w:val="00F608E7"/>
    <w:rsid w:val="00F610B2"/>
    <w:rsid w:val="00F6140B"/>
    <w:rsid w:val="00F61855"/>
    <w:rsid w:val="00F61B07"/>
    <w:rsid w:val="00F61E02"/>
    <w:rsid w:val="00F62539"/>
    <w:rsid w:val="00F6286B"/>
    <w:rsid w:val="00F62C6D"/>
    <w:rsid w:val="00F633C0"/>
    <w:rsid w:val="00F63420"/>
    <w:rsid w:val="00F63D1D"/>
    <w:rsid w:val="00F63FBA"/>
    <w:rsid w:val="00F6412E"/>
    <w:rsid w:val="00F64353"/>
    <w:rsid w:val="00F64896"/>
    <w:rsid w:val="00F64EE0"/>
    <w:rsid w:val="00F65894"/>
    <w:rsid w:val="00F66018"/>
    <w:rsid w:val="00F6708B"/>
    <w:rsid w:val="00F7017F"/>
    <w:rsid w:val="00F706DB"/>
    <w:rsid w:val="00F712F1"/>
    <w:rsid w:val="00F7181D"/>
    <w:rsid w:val="00F72070"/>
    <w:rsid w:val="00F73570"/>
    <w:rsid w:val="00F73575"/>
    <w:rsid w:val="00F767FF"/>
    <w:rsid w:val="00F7741F"/>
    <w:rsid w:val="00F774C6"/>
    <w:rsid w:val="00F7792E"/>
    <w:rsid w:val="00F77A62"/>
    <w:rsid w:val="00F81886"/>
    <w:rsid w:val="00F81D44"/>
    <w:rsid w:val="00F82670"/>
    <w:rsid w:val="00F83BAC"/>
    <w:rsid w:val="00F83D9E"/>
    <w:rsid w:val="00F83F20"/>
    <w:rsid w:val="00F85000"/>
    <w:rsid w:val="00F85B9A"/>
    <w:rsid w:val="00F85F6A"/>
    <w:rsid w:val="00F861BF"/>
    <w:rsid w:val="00F86482"/>
    <w:rsid w:val="00F872DC"/>
    <w:rsid w:val="00F90E3B"/>
    <w:rsid w:val="00F919B9"/>
    <w:rsid w:val="00F93D6A"/>
    <w:rsid w:val="00F94014"/>
    <w:rsid w:val="00F94465"/>
    <w:rsid w:val="00F945AB"/>
    <w:rsid w:val="00F9579C"/>
    <w:rsid w:val="00F958EF"/>
    <w:rsid w:val="00F9630E"/>
    <w:rsid w:val="00F970F6"/>
    <w:rsid w:val="00FA0534"/>
    <w:rsid w:val="00FA0D24"/>
    <w:rsid w:val="00FA15B7"/>
    <w:rsid w:val="00FA1E77"/>
    <w:rsid w:val="00FA2C7E"/>
    <w:rsid w:val="00FA3DF6"/>
    <w:rsid w:val="00FA3FA4"/>
    <w:rsid w:val="00FA4C4D"/>
    <w:rsid w:val="00FA59EC"/>
    <w:rsid w:val="00FA5AD4"/>
    <w:rsid w:val="00FA65E8"/>
    <w:rsid w:val="00FA7B3F"/>
    <w:rsid w:val="00FB0EA6"/>
    <w:rsid w:val="00FB0FED"/>
    <w:rsid w:val="00FB156C"/>
    <w:rsid w:val="00FB2174"/>
    <w:rsid w:val="00FB2B0F"/>
    <w:rsid w:val="00FB347D"/>
    <w:rsid w:val="00FB73DF"/>
    <w:rsid w:val="00FC176E"/>
    <w:rsid w:val="00FC1BF5"/>
    <w:rsid w:val="00FC452D"/>
    <w:rsid w:val="00FC4991"/>
    <w:rsid w:val="00FC632C"/>
    <w:rsid w:val="00FC6CDF"/>
    <w:rsid w:val="00FC78AE"/>
    <w:rsid w:val="00FC7E60"/>
    <w:rsid w:val="00FC7E84"/>
    <w:rsid w:val="00FD0D6C"/>
    <w:rsid w:val="00FD1144"/>
    <w:rsid w:val="00FD1604"/>
    <w:rsid w:val="00FD2D19"/>
    <w:rsid w:val="00FD3A27"/>
    <w:rsid w:val="00FD3BE1"/>
    <w:rsid w:val="00FD3F05"/>
    <w:rsid w:val="00FD418A"/>
    <w:rsid w:val="00FD4430"/>
    <w:rsid w:val="00FD4F60"/>
    <w:rsid w:val="00FD53D5"/>
    <w:rsid w:val="00FD6442"/>
    <w:rsid w:val="00FD67B0"/>
    <w:rsid w:val="00FD6D1F"/>
    <w:rsid w:val="00FE05DB"/>
    <w:rsid w:val="00FE2A83"/>
    <w:rsid w:val="00FE30E1"/>
    <w:rsid w:val="00FE3694"/>
    <w:rsid w:val="00FE3B2F"/>
    <w:rsid w:val="00FE3E6D"/>
    <w:rsid w:val="00FE668F"/>
    <w:rsid w:val="00FE6781"/>
    <w:rsid w:val="00FE7336"/>
    <w:rsid w:val="00FF0722"/>
    <w:rsid w:val="00FF136C"/>
    <w:rsid w:val="00FF1805"/>
    <w:rsid w:val="00FF19E8"/>
    <w:rsid w:val="00FF26BC"/>
    <w:rsid w:val="00FF31FD"/>
    <w:rsid w:val="00FF4C0A"/>
    <w:rsid w:val="00FF6EDD"/>
    <w:rsid w:val="00FF70D3"/>
    <w:rsid w:val="00FF7E34"/>
    <w:rsid w:val="04830B07"/>
    <w:rsid w:val="04B84624"/>
    <w:rsid w:val="093F4392"/>
    <w:rsid w:val="0A0862EE"/>
    <w:rsid w:val="0A91230A"/>
    <w:rsid w:val="11B94E6A"/>
    <w:rsid w:val="12E56194"/>
    <w:rsid w:val="134E7707"/>
    <w:rsid w:val="18083CE8"/>
    <w:rsid w:val="1BFF3A52"/>
    <w:rsid w:val="1C3639F6"/>
    <w:rsid w:val="22861646"/>
    <w:rsid w:val="2B2F61DA"/>
    <w:rsid w:val="2EAA2372"/>
    <w:rsid w:val="325338BD"/>
    <w:rsid w:val="32964D03"/>
    <w:rsid w:val="36500E26"/>
    <w:rsid w:val="3D760C62"/>
    <w:rsid w:val="42F22AEC"/>
    <w:rsid w:val="476C3EB1"/>
    <w:rsid w:val="498D08F7"/>
    <w:rsid w:val="4F6F5F63"/>
    <w:rsid w:val="51412B24"/>
    <w:rsid w:val="533448C1"/>
    <w:rsid w:val="5467546F"/>
    <w:rsid w:val="575333D9"/>
    <w:rsid w:val="59C33231"/>
    <w:rsid w:val="59EF1CA2"/>
    <w:rsid w:val="5A441D46"/>
    <w:rsid w:val="5FB84D55"/>
    <w:rsid w:val="677071D4"/>
    <w:rsid w:val="6FCC221E"/>
    <w:rsid w:val="73AF191A"/>
    <w:rsid w:val="7876232E"/>
    <w:rsid w:val="7FDC0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称呼 Char"/>
    <w:basedOn w:val="8"/>
    <w:link w:val="2"/>
    <w:qFormat/>
    <w:uiPriority w:val="0"/>
    <w:rPr>
      <w:kern w:val="2"/>
      <w:sz w:val="24"/>
      <w:szCs w:val="24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645-B428-46EC-AD7B-491783408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4EC9F8F8</Template>
  <Company>China</Company>
  <Pages>26</Pages>
  <Words>11563</Words>
  <Characters>1261</Characters>
  <Lines>10</Lines>
  <Paragraphs>25</Paragraphs>
  <TotalTime>1767</TotalTime>
  <ScaleCrop>false</ScaleCrop>
  <LinksUpToDate>false</LinksUpToDate>
  <CharactersWithSpaces>12799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2024-07-22T07:04:00Z</dcterms:created>
  <dc:creator>6287</dc:creator>
  <cp:lastModifiedBy>6120</cp:lastModifiedBy>
  <dcterms:modified xsi:type="dcterms:W3CDTF">2024-10-11T01:09:42Z</dcterms:modified>
  <dc:title>关于罪犯改造表现的情况报告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82CA01635FE94F8E9E1246C501DBC014</vt:lpwstr>
  </property>
</Properties>
</file>