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减刑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（2024）川眉狱减字第490号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罪犯陈义全，男，1955年4月25日出生，汉族，初中文化，户籍所在地四川省乐山市市中区，现在四川省眉州监狱四监区服刑。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因犯开设赌场罪，经四川省乐山市市中区人民法院于2019年11月29日以（2019）川1102刑初257号刑事判决书，判处有期徒刑五年，并处罚金人民币八万元。该犯及同案不服，提起上诉，经四川省乐山市中级人民法院于</w:t>
      </w:r>
      <w:r>
        <w:rPr>
          <w:rFonts w:ascii="仿宋" w:hAnsi="仿宋" w:eastAsia="仿宋"/>
          <w:color w:val="000000" w:themeColor="text1"/>
          <w:sz w:val="32"/>
          <w:szCs w:val="32"/>
        </w:rPr>
        <w:t>2020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日以（2020）川11刑终3号刑事裁定书裁定：驳回上诉，维持原判。刑期自2018年9月27日起至2023年9月26日止。</w:t>
      </w:r>
      <w:r>
        <w:rPr>
          <w:rFonts w:ascii="仿宋" w:hAnsi="仿宋" w:eastAsia="仿宋"/>
          <w:color w:val="000000" w:themeColor="text1"/>
          <w:sz w:val="32"/>
          <w:szCs w:val="32"/>
        </w:rPr>
        <w:t>2020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6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9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送入我狱服刑改造。服刑期间，因漏罪四川省乐山市市中区人民法院于2021年9月10日以（2021）川1102刑初62号刑事判决书判决：陈义全犯开设赌场罪，判处有期徒刑三年三个月，并处罚金人民币三万元。将前罪所判刑罚有期徒刑五年，罚金人民币八万元，与本案所判刑罚实行并罚，决定执行有期徒刑七年，并处罚金人民币十一万元。2021年10月12日送回我狱服刑改造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现刑期自2018年9月27日起至2025年9月26日止。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87分。在劳动改造中态度端正，服从安排，认真学习劳动技能，遵守劳动制度，有劳动欠产扣分，经民警教育能积极劳动，努力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财产性判项有乐山市市中区人民法院于2024年3月25日出具的回函载明：因被执行人无可供执行的财产，本院作出终结本次执行程序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。四川省乐山市市中区人民法院于2022年1月3日以(2021)川1102执3028号执行裁定书裁定:终结本次执行程序。本考核期内，共获得表扬三个，认罪悔改表现评定结论为：确有悔改表现。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综上所述，罪犯陈义全在服刑改造期间能认罪悔罪，认真遵守法律法规及监规，接受教育改造，积极参加思想、文化、职业技术教育，积极参加劳动，努力完成劳动任务，确有悔改表现。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为此，根据《中华人民共和国监狱法》第二十九条、《中华人民共和国刑法》第七十八条、《中华人民共和国刑事诉讼法》第二百七十三条第二款的规定，建议对罪犯陈义全减刑六个月。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附：罪犯陈义全减刑材料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A0862EE"/>
    <w:rsid w:val="0A91230A"/>
    <w:rsid w:val="11B94E6A"/>
    <w:rsid w:val="12E56194"/>
    <w:rsid w:val="134E7707"/>
    <w:rsid w:val="16647475"/>
    <w:rsid w:val="18083CE8"/>
    <w:rsid w:val="1BFF3A52"/>
    <w:rsid w:val="1C3639F6"/>
    <w:rsid w:val="22861646"/>
    <w:rsid w:val="2B2F61DA"/>
    <w:rsid w:val="2EAA2372"/>
    <w:rsid w:val="325338BD"/>
    <w:rsid w:val="36500E26"/>
    <w:rsid w:val="3D760C62"/>
    <w:rsid w:val="42F22AEC"/>
    <w:rsid w:val="476C3EB1"/>
    <w:rsid w:val="498D08F7"/>
    <w:rsid w:val="4F6F5F63"/>
    <w:rsid w:val="51412B24"/>
    <w:rsid w:val="533448C1"/>
    <w:rsid w:val="5467546F"/>
    <w:rsid w:val="575333D9"/>
    <w:rsid w:val="59C33231"/>
    <w:rsid w:val="59EF1CA2"/>
    <w:rsid w:val="5A441D46"/>
    <w:rsid w:val="5FB84D55"/>
    <w:rsid w:val="677071D4"/>
    <w:rsid w:val="6FCC221E"/>
    <w:rsid w:val="73AF191A"/>
    <w:rsid w:val="7876232E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2024-10-11T01:09:44Z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F2B7711A3FFC4B29B6F6E2C635926303</vt:lpwstr>
  </property>
</Properties>
</file>