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56" w:rsidRPr="00690356" w:rsidRDefault="00690356" w:rsidP="00690356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690356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690356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690356" w:rsidRPr="00690356" w:rsidRDefault="00690356" w:rsidP="00690356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690356" w:rsidRPr="00690356" w:rsidRDefault="00690356" w:rsidP="0069035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690356">
        <w:rPr>
          <w:rFonts w:ascii="仿宋" w:eastAsia="仿宋" w:hAnsi="仿宋" w:cs="Times New Roman" w:hint="eastAsia"/>
          <w:sz w:val="32"/>
          <w:szCs w:val="32"/>
        </w:rPr>
        <w:t>(2024)川眉狱减字第507号</w:t>
      </w:r>
    </w:p>
    <w:p w:rsidR="00690356" w:rsidRPr="00690356" w:rsidRDefault="00690356" w:rsidP="0069035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690356" w:rsidRPr="00690356" w:rsidRDefault="00690356" w:rsidP="0069035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90356">
        <w:rPr>
          <w:rFonts w:ascii="仿宋" w:eastAsia="仿宋" w:hAnsi="仿宋" w:cs="宋体"/>
          <w:kern w:val="0"/>
          <w:sz w:val="32"/>
          <w:szCs w:val="32"/>
        </w:rPr>
        <w:t>罪犯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邛莫小明</w:t>
      </w:r>
      <w:r w:rsidRPr="00690356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1996年8月10日</w:t>
      </w:r>
      <w:r w:rsidRPr="00690356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彝族</w:t>
      </w:r>
      <w:r w:rsidRPr="00690356">
        <w:rPr>
          <w:rFonts w:ascii="仿宋" w:eastAsia="仿宋" w:hAnsi="仿宋" w:cs="宋体"/>
          <w:kern w:val="0"/>
          <w:sz w:val="32"/>
          <w:szCs w:val="32"/>
        </w:rPr>
        <w:t>，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690356">
        <w:rPr>
          <w:rFonts w:ascii="仿宋" w:eastAsia="仿宋" w:hAnsi="仿宋" w:cs="宋体"/>
          <w:kern w:val="0"/>
          <w:sz w:val="32"/>
          <w:szCs w:val="32"/>
        </w:rPr>
        <w:t>，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690356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四川省峨边彝族自治县</w:t>
      </w:r>
      <w:r w:rsidRPr="00690356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690356">
        <w:rPr>
          <w:rFonts w:ascii="仿宋" w:eastAsia="仿宋" w:hAnsi="仿宋" w:cs="宋体"/>
          <w:kern w:val="0"/>
          <w:sz w:val="32"/>
          <w:szCs w:val="32"/>
        </w:rPr>
        <w:t>监狱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690356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690356" w:rsidRPr="00690356" w:rsidRDefault="00690356" w:rsidP="0069035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/>
          <w:kern w:val="0"/>
          <w:sz w:val="32"/>
          <w:szCs w:val="32"/>
        </w:rPr>
        <w:t>因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故意杀人罪</w:t>
      </w:r>
      <w:r w:rsidRPr="00690356">
        <w:rPr>
          <w:rFonts w:ascii="仿宋" w:eastAsia="仿宋" w:hAnsi="仿宋" w:cs="宋体"/>
          <w:kern w:val="0"/>
          <w:sz w:val="32"/>
          <w:szCs w:val="32"/>
        </w:rPr>
        <w:t>，经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四川省乐山市中级人民法院</w:t>
      </w:r>
      <w:r w:rsidRPr="00690356">
        <w:rPr>
          <w:rFonts w:ascii="仿宋" w:eastAsia="仿宋" w:hAnsi="仿宋" w:cs="宋体"/>
          <w:kern w:val="0"/>
          <w:sz w:val="32"/>
          <w:szCs w:val="32"/>
        </w:rPr>
        <w:t>于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2016年11月4日</w:t>
      </w:r>
      <w:r w:rsidRPr="00690356">
        <w:rPr>
          <w:rFonts w:ascii="仿宋" w:eastAsia="仿宋" w:hAnsi="仿宋" w:cs="宋体"/>
          <w:kern w:val="0"/>
          <w:sz w:val="32"/>
          <w:szCs w:val="32"/>
        </w:rPr>
        <w:t>以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(2016)川11刑初7号</w:t>
      </w:r>
      <w:r w:rsidRPr="00690356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690356">
        <w:rPr>
          <w:rFonts w:ascii="仿宋" w:eastAsia="仿宋" w:hAnsi="仿宋" w:cs="宋体"/>
          <w:kern w:val="0"/>
          <w:sz w:val="32"/>
          <w:szCs w:val="32"/>
        </w:rPr>
        <w:t>判处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十一年六个月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</w:t>
      </w:r>
      <w:r w:rsidRPr="0069035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利二年</w:t>
      </w: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  <w:r w:rsidRPr="0069035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该犯不服</w:t>
      </w: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69035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四川省高级人民法院</w:t>
      </w: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69035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2017年9月5日</w:t>
      </w:r>
      <w:r w:rsidRPr="0069035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69035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(2017)川刑终105号</w:t>
      </w: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刑事裁定书，</w:t>
      </w:r>
      <w:r w:rsidRPr="0069035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69035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驳回上诉，维持原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判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90356">
        <w:rPr>
          <w:rFonts w:ascii="仿宋" w:eastAsia="仿宋" w:hAnsi="仿宋" w:cs="宋体"/>
          <w:kern w:val="0"/>
          <w:sz w:val="32"/>
          <w:szCs w:val="32"/>
        </w:rPr>
        <w:t>刑期自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2015年3月11日</w:t>
      </w:r>
      <w:r w:rsidRPr="00690356">
        <w:rPr>
          <w:rFonts w:ascii="仿宋" w:eastAsia="仿宋" w:hAnsi="仿宋" w:cs="宋体"/>
          <w:kern w:val="0"/>
          <w:sz w:val="32"/>
          <w:szCs w:val="32"/>
        </w:rPr>
        <w:t>起至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2026年9月10日</w:t>
      </w:r>
      <w:r w:rsidRPr="00690356">
        <w:rPr>
          <w:rFonts w:ascii="仿宋" w:eastAsia="仿宋" w:hAnsi="仿宋" w:cs="宋体"/>
          <w:kern w:val="0"/>
          <w:sz w:val="32"/>
          <w:szCs w:val="32"/>
        </w:rPr>
        <w:t>止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90356">
        <w:rPr>
          <w:rFonts w:ascii="仿宋" w:eastAsia="仿宋" w:hAnsi="仿宋" w:cs="宋体"/>
          <w:kern w:val="0"/>
          <w:sz w:val="32"/>
          <w:szCs w:val="32"/>
        </w:rPr>
        <w:t>于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2017年9月27日</w:t>
      </w:r>
      <w:r w:rsidRPr="00690356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服刑期间因确有悔改表现，经四川省眉山市中级人民法院分别于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2020年6月23日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（2020）川14刑更248号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七个月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；于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2022年8月1日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（2022）川14刑更322号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七个月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2025年7月10日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690356" w:rsidRPr="00690356" w:rsidRDefault="00690356" w:rsidP="0069035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690356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690356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</w:t>
      </w:r>
      <w:r w:rsidRPr="00690356">
        <w:rPr>
          <w:rFonts w:ascii="仿宋" w:eastAsia="仿宋" w:hAnsi="仿宋" w:cs="宋体"/>
          <w:kern w:val="0"/>
          <w:sz w:val="32"/>
          <w:szCs w:val="32"/>
        </w:rPr>
        <w:lastRenderedPageBreak/>
        <w:t>劳动任务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90356">
        <w:rPr>
          <w:rFonts w:ascii="仿宋" w:eastAsia="仿宋" w:hAnsi="仿宋" w:cs="宋体"/>
          <w:kern w:val="0"/>
          <w:sz w:val="32"/>
          <w:szCs w:val="32"/>
        </w:rPr>
        <w:t>本次考核期内共计获得表扬</w:t>
      </w:r>
      <w:r w:rsidRPr="00690356">
        <w:rPr>
          <w:rFonts w:ascii="仿宋" w:eastAsia="仿宋" w:hAnsi="仿宋" w:cs="宋体"/>
          <w:noProof/>
          <w:kern w:val="0"/>
          <w:sz w:val="32"/>
          <w:szCs w:val="32"/>
        </w:rPr>
        <w:t>5</w:t>
      </w:r>
      <w:r w:rsidRPr="00690356">
        <w:rPr>
          <w:rFonts w:ascii="仿宋" w:eastAsia="仿宋" w:hAnsi="仿宋" w:cs="宋体"/>
          <w:kern w:val="0"/>
          <w:sz w:val="32"/>
          <w:szCs w:val="32"/>
        </w:rPr>
        <w:t>个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690356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690356" w:rsidRPr="00690356" w:rsidRDefault="00690356" w:rsidP="00690356">
      <w:pPr>
        <w:widowControl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690356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邛莫小明</w:t>
      </w:r>
      <w:r w:rsidRPr="00690356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</w:t>
      </w: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改造，确有悔改表现。该犯系</w:t>
      </w:r>
      <w:r w:rsidRPr="0069035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8+1类罪犯</w:t>
      </w: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，依法应当从严。</w:t>
      </w:r>
    </w:p>
    <w:p w:rsidR="00690356" w:rsidRPr="00690356" w:rsidRDefault="00690356" w:rsidP="0069035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/>
          <w:color w:val="000000"/>
          <w:kern w:val="0"/>
          <w:sz w:val="32"/>
          <w:szCs w:val="32"/>
        </w:rPr>
        <w:t>为此，根据</w:t>
      </w:r>
      <w:r w:rsidRPr="00690356">
        <w:rPr>
          <w:rFonts w:ascii="仿宋" w:eastAsia="仿宋" w:hAnsi="仿宋" w:cs="宋体"/>
          <w:kern w:val="0"/>
          <w:sz w:val="32"/>
          <w:szCs w:val="32"/>
        </w:rPr>
        <w:t>《中华人民共和国监狱法》笫二十九条、《中华人民共和国刑法》笫七十八条、《中华人民共和国刑事诉讼法》第二百七十三条第二款的规定，建议对罪犯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邛莫小明</w:t>
      </w:r>
      <w:r w:rsidRPr="00690356">
        <w:rPr>
          <w:rFonts w:ascii="仿宋" w:eastAsia="仿宋" w:hAnsi="仿宋" w:cs="宋体"/>
          <w:kern w:val="0"/>
          <w:sz w:val="32"/>
          <w:szCs w:val="32"/>
        </w:rPr>
        <w:t>减刑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七个月，剥夺政治权利改为一年</w:t>
      </w:r>
      <w:r w:rsidRPr="00690356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690356" w:rsidRPr="00690356" w:rsidRDefault="00690356" w:rsidP="0069035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690356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690356" w:rsidRPr="00690356" w:rsidRDefault="00690356" w:rsidP="0069035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690356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690356" w:rsidRPr="00690356" w:rsidRDefault="00690356" w:rsidP="0069035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90356" w:rsidRPr="00690356" w:rsidRDefault="00690356" w:rsidP="0069035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90356" w:rsidRPr="00690356" w:rsidRDefault="00690356" w:rsidP="0069035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90356" w:rsidRPr="00690356" w:rsidRDefault="00690356" w:rsidP="00690356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690356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690356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690356" w:rsidRPr="00690356" w:rsidRDefault="00690356" w:rsidP="0069035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690356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690356" w:rsidRPr="00690356" w:rsidRDefault="00690356" w:rsidP="0069035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90356" w:rsidRPr="00690356" w:rsidRDefault="00690356" w:rsidP="0069035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90356" w:rsidRPr="00690356" w:rsidRDefault="00690356" w:rsidP="0069035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690356" w:rsidRPr="00690356" w:rsidRDefault="00690356" w:rsidP="0069035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690356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690356">
        <w:rPr>
          <w:rFonts w:ascii="仿宋" w:eastAsia="仿宋" w:hAnsi="仿宋" w:cs="宋体" w:hint="eastAsia"/>
          <w:noProof/>
          <w:kern w:val="0"/>
          <w:sz w:val="32"/>
          <w:szCs w:val="32"/>
        </w:rPr>
        <w:t>邛莫小明</w:t>
      </w:r>
      <w:r w:rsidRPr="0069035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690356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690356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2024-09-29T06:39:00Z</dcterms:modified>
</cp:coreProperties>
</file>