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528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罪犯谢茂华，男，1971年7月11日出生，汉族，初中文化，户籍所在地:四川省乐山市峨眉山市绥山镇名山东路230号9栋5单元2B号，现在四川省眉州监狱六监区服刑。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因犯强奸罪，于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2014年3月25日被成都市青白江区人民法院判处有期徒刑四年，2017年3月6日刑满释放。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制造毒品罪，经四川省乐山市中级人民法院于2019年10月18日以(2019)川11刑初12号刑事判决书判处有期徒刑七年六个月，并处罚金人民币三万元。因该犯及同案犯不服，提出上诉。经四川省高级人民法院于2020年6月2日以(2020)川刑终120号刑事裁定书裁定：驳回上诉，维持原判。刑期自2018年7月19日至2026年1月18日止。于2020年7月22日入四川省眉州监狱服刑改造。服刑期间执行刑期变动情况：经四川省眉山市中级人民法院于2023年4月21日以(2023)川14刑更198号刑事裁定书裁定减刑五个月。现刑期至2025年8月18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77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履行，有乐山市中级人民法院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2021年3月31日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出具的（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2021）川11执41号终结本次执行裁定书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综上所述，罪犯谢茂华在服刑期间，能认罪悔罪，遵守法律法规及监规，接受教育改造，积极参加思想、文化、职业技术教育，积极参加劳动，努力完成劳动任务，确有悔改表现，该犯系累犯,依法应当从严。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为此，根据《中华人民共和国监狱法》第二十九条、《中华人民共和国刑法》第七十八条、《中华人民共和国刑事诉讼法》第二百七十三条第二款的规定，建议对罪犯谢茂华减刑七个月。特报请裁定。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附：罪犯谢茂华卷宗材料一卷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AB169D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2024-10-10T06:55:21Z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