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黑体" w:hAnsi="黑体" w:eastAsia="黑体"/>
          <w:b/>
          <w:color w:val="000000" w:themeColor="text1"/>
          <w:sz w:val="44"/>
          <w:szCs w:val="44"/>
        </w:rPr>
      </w:pPr>
      <w:bookmarkStart w:id="0" w:name="_GoBack"/>
      <w:bookmarkEnd w:id="0"/>
      <w:r>
        <w:rPr>
          <w:rFonts w:ascii="黑体" w:hAnsi="黑体" w:eastAsia="黑体"/>
          <w:b/>
          <w:color w:val="000000" w:themeColor="text1"/>
          <w:sz w:val="44"/>
          <w:szCs w:val="44"/>
        </w:rPr>
        <w:t>四川省眉州监狱</w:t>
      </w:r>
    </w:p>
    <w:p>
      <w:pPr>
        <w:spacing w:line="580" w:lineRule="exact"/>
        <w:jc w:val="center"/>
        <w:rPr>
          <w:rFonts w:ascii="黑体" w:hAnsi="黑体" w:eastAsia="黑体"/>
          <w:b/>
          <w:color w:val="000000" w:themeColor="text1"/>
          <w:spacing w:val="50"/>
          <w:sz w:val="44"/>
          <w:szCs w:val="44"/>
        </w:rPr>
      </w:pPr>
      <w:r>
        <w:rPr>
          <w:rFonts w:ascii="黑体" w:hAnsi="黑体" w:eastAsia="黑体"/>
          <w:b/>
          <w:color w:val="000000" w:themeColor="text1"/>
          <w:spacing w:val="50"/>
          <w:sz w:val="44"/>
          <w:szCs w:val="44"/>
        </w:rPr>
        <w:t>报请</w:t>
      </w:r>
      <w:r>
        <w:rPr>
          <w:rFonts w:hint="eastAsia" w:ascii="黑体" w:hAnsi="黑体" w:eastAsia="黑体"/>
          <w:b/>
          <w:color w:val="000000" w:themeColor="text1"/>
          <w:spacing w:val="50"/>
          <w:sz w:val="44"/>
          <w:szCs w:val="44"/>
        </w:rPr>
        <w:t>减刑</w:t>
      </w:r>
      <w:r>
        <w:rPr>
          <w:rFonts w:ascii="黑体" w:hAnsi="黑体" w:eastAsia="黑体"/>
          <w:b/>
          <w:color w:val="000000" w:themeColor="text1"/>
          <w:spacing w:val="50"/>
          <w:sz w:val="44"/>
          <w:szCs w:val="44"/>
        </w:rPr>
        <w:t>建议书</w:t>
      </w:r>
    </w:p>
    <w:p>
      <w:pPr>
        <w:spacing w:line="580" w:lineRule="exact"/>
        <w:ind w:firstLine="454" w:firstLineChars="142"/>
        <w:jc w:val="right"/>
        <w:rPr>
          <w:rFonts w:ascii="仿宋" w:hAnsi="仿宋" w:eastAsia="仿宋"/>
          <w:color w:val="000000" w:themeColor="text1"/>
          <w:sz w:val="32"/>
          <w:szCs w:val="32"/>
        </w:rPr>
      </w:pPr>
      <w:r>
        <w:rPr>
          <w:rFonts w:hint="eastAsia" w:ascii="仿宋" w:hAnsi="仿宋" w:eastAsia="仿宋"/>
          <w:color w:val="000000" w:themeColor="text1"/>
          <w:sz w:val="32"/>
          <w:szCs w:val="32"/>
        </w:rPr>
        <w:t>（2024）川眉狱减字第485号</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 xml:space="preserve">罪犯肖东，男，1986年3月26日出生，汉族，初中文化，捕前无业，住四川省开江县，现在四川省眉州监狱四监区服刑。 </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olor w:val="000000" w:themeColor="text1"/>
          <w:sz w:val="32"/>
          <w:szCs w:val="32"/>
        </w:rPr>
        <w:t>曾因犯非法拘禁罪被广东省惠州市惠城区人民法院判处有期徒刑二年，于2008年1月14日刑满释放。因犯抢劫罪、盗窃罪、绑架罪，经广东省东莞市第二人民法院于2012年4月19日以(2012)东二法刑初字第482号刑事判决书，判处有期徒刑十九年，剥夺政治权利五年，并处罚金人民币40000元。刑期自2011年9月29日至2030年9月28日止。2012年6月11送入广东英德监狱服刑，2015年10月18日调入我狱服刑改造。</w:t>
      </w:r>
      <w:r>
        <w:rPr>
          <w:rFonts w:hint="eastAsia" w:ascii="仿宋" w:hAnsi="仿宋" w:eastAsia="仿宋" w:cs="宋体"/>
          <w:color w:val="000000" w:themeColor="text1"/>
          <w:sz w:val="32"/>
          <w:szCs w:val="32"/>
        </w:rPr>
        <w:t>服刑期间执行刑期变动情况：广东省清远市中级人民法院于2014年10月20日以（2014）清中法刑执字第3539号刑事裁定书裁定：减刑五个月；四川省眉山市中级人民法院于2016年4月25日以（2016）川14刑更266号刑事裁定书裁定：减刑十个月；四川省眉山市中级人民法院于2019年1月22日以（2019）川14刑更209号刑事裁定书裁定：减刑五个月；四川省眉山市中级人民法院于2020年11月5日以（2020）川14刑更552号刑事裁定书裁定：减刑七个月；四川省眉山市中级人民法院于2022年11月23日以（2022）川14刑更474号刑事裁定书裁定：减刑六个月，剥夺政治权利五年不变。现刑期至</w:t>
      </w:r>
      <w:r>
        <w:rPr>
          <w:rFonts w:ascii="仿宋" w:hAnsi="仿宋" w:eastAsia="仿宋" w:cs="宋体"/>
          <w:color w:val="000000" w:themeColor="text1"/>
          <w:sz w:val="32"/>
          <w:szCs w:val="32"/>
        </w:rPr>
        <w:t>2027</w:t>
      </w:r>
      <w:r>
        <w:rPr>
          <w:rFonts w:hint="eastAsia" w:ascii="仿宋" w:hAnsi="仿宋" w:eastAsia="仿宋" w:cs="宋体"/>
          <w:color w:val="000000" w:themeColor="text1"/>
          <w:sz w:val="32"/>
          <w:szCs w:val="32"/>
        </w:rPr>
        <w:t>年</w:t>
      </w:r>
      <w:r>
        <w:rPr>
          <w:rFonts w:ascii="仿宋" w:hAnsi="仿宋" w:eastAsia="仿宋" w:cs="宋体"/>
          <w:color w:val="000000" w:themeColor="text1"/>
          <w:sz w:val="32"/>
          <w:szCs w:val="32"/>
        </w:rPr>
        <w:t>12</w:t>
      </w:r>
      <w:r>
        <w:rPr>
          <w:rFonts w:hint="eastAsia" w:ascii="仿宋" w:hAnsi="仿宋" w:eastAsia="仿宋" w:cs="宋体"/>
          <w:color w:val="000000" w:themeColor="text1"/>
          <w:sz w:val="32"/>
          <w:szCs w:val="32"/>
        </w:rPr>
        <w:t>月</w:t>
      </w:r>
      <w:r>
        <w:rPr>
          <w:rFonts w:ascii="仿宋" w:hAnsi="仿宋" w:eastAsia="仿宋" w:cs="宋体"/>
          <w:color w:val="000000" w:themeColor="text1"/>
          <w:sz w:val="32"/>
          <w:szCs w:val="32"/>
        </w:rPr>
        <w:t>28</w:t>
      </w:r>
      <w:r>
        <w:rPr>
          <w:rFonts w:hint="eastAsia" w:ascii="仿宋" w:hAnsi="仿宋" w:eastAsia="仿宋" w:cs="宋体"/>
          <w:color w:val="000000" w:themeColor="text1"/>
          <w:sz w:val="32"/>
          <w:szCs w:val="32"/>
        </w:rPr>
        <w:t>日止。</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该犯在服刑改造期间，确有悔改表现，具体事实如下：</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经民警教育和对法律法规的学习，能从自己思想深处深挖自己的犯罪根源，认识到自己的犯罪对家庭和社会带来的严重危害，认罪悔罪，服从判决。认真遵守法律法规，能以《监狱服刑人员行为规范》来约束自己的言行，遵规守纪，听管服教，能积极参加思想、文化、职业技术教育，遵守课堂纪律，认真听讲，考试成绩合格，2024年上半年思想教育成绩为77分。在劳动改造中态度端正，服从安排，认真学习劳动技能，遵守劳动制度，能积极参加劳动，努力完成劳动任务。</w:t>
      </w:r>
      <w:r>
        <w:rPr>
          <w:rFonts w:hint="eastAsia" w:ascii="仿宋" w:hAnsi="仿宋" w:eastAsia="仿宋"/>
          <w:color w:val="000000" w:themeColor="text1"/>
          <w:sz w:val="32"/>
          <w:szCs w:val="32"/>
        </w:rPr>
        <w:t>财产性判项已履行</w:t>
      </w:r>
      <w:r>
        <w:rPr>
          <w:rFonts w:hint="eastAsia" w:ascii="仿宋" w:hAnsi="仿宋" w:eastAsia="仿宋" w:cs="宋体"/>
          <w:color w:val="000000" w:themeColor="text1"/>
          <w:sz w:val="32"/>
          <w:szCs w:val="32"/>
        </w:rPr>
        <w:t>。本考核期内，2023年2月10日评为监狱级改造积极分子，2024年2月2日评为监狱级改造积极分子，共获得表扬五个，认罪悔改表现评定结论为：确有悔改表现。</w:t>
      </w:r>
    </w:p>
    <w:p>
      <w:pPr>
        <w:tabs>
          <w:tab w:val="left" w:pos="5580"/>
        </w:tabs>
        <w:spacing w:line="580" w:lineRule="exact"/>
        <w:ind w:firstLine="640" w:firstLineChars="200"/>
        <w:rPr>
          <w:rFonts w:ascii="仿宋" w:hAnsi="仿宋" w:eastAsia="仿宋" w:cs="宋体"/>
          <w:color w:val="000000" w:themeColor="text1"/>
          <w:sz w:val="32"/>
          <w:szCs w:val="32"/>
          <w:lang w:val="zh-CN"/>
        </w:rPr>
      </w:pPr>
      <w:r>
        <w:rPr>
          <w:rFonts w:hint="eastAsia" w:ascii="仿宋" w:hAnsi="仿宋" w:eastAsia="仿宋" w:cs="宋体"/>
          <w:color w:val="000000" w:themeColor="text1"/>
          <w:sz w:val="32"/>
          <w:szCs w:val="32"/>
          <w:lang w:val="zh-CN"/>
        </w:rPr>
        <w:t>综上所述，罪犯肖东在服刑改造期间能认罪悔罪，认真遵守法律法规及监规，接受教育改造，积极参加思想、文化、职业技术教育，积极参加劳动，努力完成劳动任务，确有悔改表现。该犯系累犯，抢劫罪、绑架罪被判十年以上，数罪并罚且其中两罪被判十年以上有期徒刑，依法应当从严。</w:t>
      </w:r>
    </w:p>
    <w:p>
      <w:pPr>
        <w:spacing w:line="580" w:lineRule="exact"/>
        <w:ind w:firstLine="800" w:firstLineChars="250"/>
        <w:rPr>
          <w:rFonts w:ascii="仿宋" w:hAnsi="仿宋" w:eastAsia="仿宋" w:cs="宋体"/>
          <w:color w:val="000000" w:themeColor="text1"/>
          <w:sz w:val="32"/>
          <w:szCs w:val="32"/>
          <w:lang w:val="zh-CN"/>
        </w:rPr>
      </w:pPr>
      <w:r>
        <w:rPr>
          <w:rFonts w:hint="eastAsia" w:ascii="仿宋" w:hAnsi="仿宋" w:eastAsia="仿宋" w:cs="宋体"/>
          <w:color w:val="000000" w:themeColor="text1"/>
          <w:sz w:val="32"/>
          <w:szCs w:val="32"/>
          <w:lang w:val="zh-CN"/>
        </w:rPr>
        <w:t>为此，根据《中华人民共和国监狱法》第二十九条、《中华人民共和国刑法》第七十八条、《中华人民共和国刑事诉讼法》第二百七十三条第二款的规定，建议对罪犯肖东减刑五个月。</w:t>
      </w:r>
      <w:r>
        <w:rPr>
          <w:rFonts w:hint="eastAsia" w:ascii="仿宋" w:hAnsi="仿宋" w:eastAsia="仿宋" w:cs="宋体"/>
          <w:color w:val="000000" w:themeColor="text1"/>
          <w:sz w:val="32"/>
          <w:szCs w:val="32"/>
        </w:rPr>
        <w:t>特报请裁定。</w:t>
      </w:r>
    </w:p>
    <w:p>
      <w:pPr>
        <w:pStyle w:val="2"/>
        <w:spacing w:line="58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此致</w:t>
      </w:r>
    </w:p>
    <w:p>
      <w:pPr>
        <w:spacing w:line="580" w:lineRule="exact"/>
        <w:rPr>
          <w:rFonts w:ascii="仿宋" w:hAnsi="仿宋" w:eastAsia="仿宋"/>
          <w:color w:val="000000" w:themeColor="text1"/>
          <w:sz w:val="32"/>
          <w:szCs w:val="32"/>
        </w:rPr>
      </w:pPr>
      <w:r>
        <w:rPr>
          <w:rFonts w:hint="eastAsia" w:ascii="仿宋" w:hAnsi="仿宋" w:eastAsia="仿宋"/>
          <w:color w:val="000000" w:themeColor="text1"/>
          <w:sz w:val="32"/>
          <w:szCs w:val="32"/>
        </w:rPr>
        <w:t>眉山市中级人民法院</w:t>
      </w:r>
    </w:p>
    <w:p>
      <w:pPr>
        <w:spacing w:line="580" w:lineRule="exact"/>
        <w:ind w:right="480" w:firstLine="3862" w:firstLineChars="1207"/>
        <w:jc w:val="right"/>
        <w:rPr>
          <w:rFonts w:ascii="仿宋" w:hAnsi="仿宋" w:eastAsia="仿宋"/>
          <w:color w:val="000000" w:themeColor="text1"/>
          <w:sz w:val="32"/>
          <w:szCs w:val="32"/>
        </w:rPr>
      </w:pPr>
    </w:p>
    <w:p>
      <w:pPr>
        <w:spacing w:line="580" w:lineRule="exact"/>
        <w:ind w:right="480" w:firstLine="3862" w:firstLineChars="1207"/>
        <w:jc w:val="right"/>
        <w:rPr>
          <w:rFonts w:ascii="仿宋" w:hAnsi="仿宋" w:eastAsia="仿宋"/>
          <w:color w:val="000000" w:themeColor="text1"/>
          <w:sz w:val="32"/>
          <w:szCs w:val="32"/>
        </w:rPr>
      </w:pPr>
      <w:r>
        <w:rPr>
          <w:rFonts w:hint="eastAsia" w:ascii="仿宋" w:hAnsi="仿宋" w:eastAsia="仿宋"/>
          <w:color w:val="000000" w:themeColor="text1"/>
          <w:sz w:val="32"/>
          <w:szCs w:val="32"/>
        </w:rPr>
        <w:t>二0二四年九月二十九日</w:t>
      </w:r>
    </w:p>
    <w:p>
      <w:pPr>
        <w:spacing w:line="580" w:lineRule="exact"/>
        <w:ind w:right="480" w:firstLine="3862" w:firstLineChars="1207"/>
        <w:jc w:val="right"/>
        <w:rPr>
          <w:rFonts w:ascii="仿宋" w:hAnsi="仿宋" w:eastAsia="仿宋"/>
          <w:color w:val="000000" w:themeColor="text1"/>
          <w:sz w:val="32"/>
          <w:szCs w:val="32"/>
        </w:rPr>
      </w:pPr>
    </w:p>
    <w:p>
      <w:pPr>
        <w:rPr>
          <w:rFonts w:ascii="仿宋" w:hAnsi="仿宋" w:eastAsia="仿宋"/>
          <w:color w:val="000000" w:themeColor="text1"/>
          <w:spacing w:val="20"/>
          <w:sz w:val="32"/>
          <w:szCs w:val="32"/>
        </w:rPr>
      </w:pPr>
    </w:p>
    <w:p>
      <w:pPr>
        <w:rPr>
          <w:rFonts w:ascii="仿宋" w:hAnsi="仿宋" w:eastAsia="仿宋"/>
          <w:color w:val="000000" w:themeColor="text1"/>
          <w:spacing w:val="20"/>
          <w:sz w:val="32"/>
          <w:szCs w:val="32"/>
        </w:rPr>
        <w:sectPr>
          <w:pgSz w:w="11906" w:h="16838"/>
          <w:pgMar w:top="1134" w:right="851" w:bottom="794" w:left="851" w:header="851" w:footer="992" w:gutter="0"/>
          <w:pgNumType w:start="1"/>
          <w:cols w:space="425" w:num="1"/>
          <w:docGrid w:type="lines" w:linePitch="312" w:charSpace="0"/>
        </w:sectPr>
      </w:pPr>
      <w:r>
        <w:rPr>
          <w:rFonts w:hint="eastAsia" w:ascii="仿宋" w:hAnsi="仿宋" w:eastAsia="仿宋"/>
          <w:color w:val="000000" w:themeColor="text1"/>
          <w:spacing w:val="20"/>
          <w:sz w:val="32"/>
          <w:szCs w:val="32"/>
        </w:rPr>
        <w:t>附：罪犯肖东减刑材料</w:t>
      </w:r>
    </w:p>
    <w:p>
      <w:pPr>
        <w:rPr>
          <w:color w:val="000000" w:themeColor="text1"/>
        </w:rPr>
      </w:pPr>
    </w:p>
    <w:sectPr>
      <w:type w:val="continuous"/>
      <w:pgSz w:w="11906" w:h="16838"/>
      <w:pgMar w:top="1134" w:right="851" w:bottom="794" w:left="85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34E7707"/>
    <w:rsid w:val="000008D4"/>
    <w:rsid w:val="000008D8"/>
    <w:rsid w:val="000008E1"/>
    <w:rsid w:val="00001378"/>
    <w:rsid w:val="000016F3"/>
    <w:rsid w:val="000027C3"/>
    <w:rsid w:val="000041FE"/>
    <w:rsid w:val="00006002"/>
    <w:rsid w:val="00006EF8"/>
    <w:rsid w:val="00010875"/>
    <w:rsid w:val="00010C39"/>
    <w:rsid w:val="00010C8A"/>
    <w:rsid w:val="000110FD"/>
    <w:rsid w:val="0001183E"/>
    <w:rsid w:val="000118B2"/>
    <w:rsid w:val="00012415"/>
    <w:rsid w:val="00013D97"/>
    <w:rsid w:val="00013F2A"/>
    <w:rsid w:val="00014962"/>
    <w:rsid w:val="000150CD"/>
    <w:rsid w:val="000150F4"/>
    <w:rsid w:val="00015EC1"/>
    <w:rsid w:val="00015EF6"/>
    <w:rsid w:val="000166B3"/>
    <w:rsid w:val="00016F63"/>
    <w:rsid w:val="00017F85"/>
    <w:rsid w:val="000202F5"/>
    <w:rsid w:val="0002128B"/>
    <w:rsid w:val="000225BA"/>
    <w:rsid w:val="00022B35"/>
    <w:rsid w:val="00023035"/>
    <w:rsid w:val="0002515D"/>
    <w:rsid w:val="0002526D"/>
    <w:rsid w:val="00026634"/>
    <w:rsid w:val="000275FD"/>
    <w:rsid w:val="00027652"/>
    <w:rsid w:val="000316A3"/>
    <w:rsid w:val="0003171E"/>
    <w:rsid w:val="00031D40"/>
    <w:rsid w:val="00031D69"/>
    <w:rsid w:val="00031FFA"/>
    <w:rsid w:val="0003302B"/>
    <w:rsid w:val="00033861"/>
    <w:rsid w:val="000338EB"/>
    <w:rsid w:val="000340A1"/>
    <w:rsid w:val="000342A7"/>
    <w:rsid w:val="00035671"/>
    <w:rsid w:val="0003635B"/>
    <w:rsid w:val="00036EDA"/>
    <w:rsid w:val="000379B3"/>
    <w:rsid w:val="00037C5D"/>
    <w:rsid w:val="00040590"/>
    <w:rsid w:val="00040893"/>
    <w:rsid w:val="00040FEA"/>
    <w:rsid w:val="0004250A"/>
    <w:rsid w:val="000432B5"/>
    <w:rsid w:val="00045484"/>
    <w:rsid w:val="00045CED"/>
    <w:rsid w:val="0004603B"/>
    <w:rsid w:val="000460FE"/>
    <w:rsid w:val="0004738A"/>
    <w:rsid w:val="00047522"/>
    <w:rsid w:val="00047D36"/>
    <w:rsid w:val="00047FB3"/>
    <w:rsid w:val="00051A8A"/>
    <w:rsid w:val="00051AC0"/>
    <w:rsid w:val="00051ECD"/>
    <w:rsid w:val="000528D3"/>
    <w:rsid w:val="00052EB4"/>
    <w:rsid w:val="000539CC"/>
    <w:rsid w:val="000565DA"/>
    <w:rsid w:val="00056ED7"/>
    <w:rsid w:val="00057424"/>
    <w:rsid w:val="00057583"/>
    <w:rsid w:val="00057931"/>
    <w:rsid w:val="00062558"/>
    <w:rsid w:val="00062A78"/>
    <w:rsid w:val="000631A9"/>
    <w:rsid w:val="00065AB7"/>
    <w:rsid w:val="00066F2C"/>
    <w:rsid w:val="00070B5D"/>
    <w:rsid w:val="000719B8"/>
    <w:rsid w:val="00071E28"/>
    <w:rsid w:val="00072229"/>
    <w:rsid w:val="000734FB"/>
    <w:rsid w:val="0007366B"/>
    <w:rsid w:val="00074889"/>
    <w:rsid w:val="00074B4C"/>
    <w:rsid w:val="00074BA3"/>
    <w:rsid w:val="0007543A"/>
    <w:rsid w:val="0007714D"/>
    <w:rsid w:val="000777A1"/>
    <w:rsid w:val="000778B7"/>
    <w:rsid w:val="0008060E"/>
    <w:rsid w:val="000816C4"/>
    <w:rsid w:val="000845FF"/>
    <w:rsid w:val="0008529F"/>
    <w:rsid w:val="000856BC"/>
    <w:rsid w:val="000865D4"/>
    <w:rsid w:val="00087310"/>
    <w:rsid w:val="00087517"/>
    <w:rsid w:val="000876E6"/>
    <w:rsid w:val="00087DF2"/>
    <w:rsid w:val="000902B1"/>
    <w:rsid w:val="000906F1"/>
    <w:rsid w:val="00092EA6"/>
    <w:rsid w:val="00093ECA"/>
    <w:rsid w:val="00095171"/>
    <w:rsid w:val="0009549B"/>
    <w:rsid w:val="00096B55"/>
    <w:rsid w:val="000A1AFA"/>
    <w:rsid w:val="000A347C"/>
    <w:rsid w:val="000A4030"/>
    <w:rsid w:val="000A4504"/>
    <w:rsid w:val="000A5672"/>
    <w:rsid w:val="000A5D85"/>
    <w:rsid w:val="000A612C"/>
    <w:rsid w:val="000A6BAA"/>
    <w:rsid w:val="000A7C10"/>
    <w:rsid w:val="000B0F4E"/>
    <w:rsid w:val="000B118F"/>
    <w:rsid w:val="000B11C7"/>
    <w:rsid w:val="000B1E61"/>
    <w:rsid w:val="000B2027"/>
    <w:rsid w:val="000B23F5"/>
    <w:rsid w:val="000B293E"/>
    <w:rsid w:val="000B33F5"/>
    <w:rsid w:val="000B3C7F"/>
    <w:rsid w:val="000B3CB4"/>
    <w:rsid w:val="000B3DAA"/>
    <w:rsid w:val="000B3FDC"/>
    <w:rsid w:val="000B6188"/>
    <w:rsid w:val="000B68FD"/>
    <w:rsid w:val="000C01D2"/>
    <w:rsid w:val="000C19E6"/>
    <w:rsid w:val="000C1D67"/>
    <w:rsid w:val="000C3094"/>
    <w:rsid w:val="000C36A6"/>
    <w:rsid w:val="000C4AD7"/>
    <w:rsid w:val="000C62E6"/>
    <w:rsid w:val="000C6482"/>
    <w:rsid w:val="000C6788"/>
    <w:rsid w:val="000C682F"/>
    <w:rsid w:val="000C7263"/>
    <w:rsid w:val="000D0026"/>
    <w:rsid w:val="000D006B"/>
    <w:rsid w:val="000D01C1"/>
    <w:rsid w:val="000D0D13"/>
    <w:rsid w:val="000D15E4"/>
    <w:rsid w:val="000D1ABB"/>
    <w:rsid w:val="000D29E8"/>
    <w:rsid w:val="000D2C08"/>
    <w:rsid w:val="000D2D54"/>
    <w:rsid w:val="000D2E35"/>
    <w:rsid w:val="000D3A81"/>
    <w:rsid w:val="000D4D99"/>
    <w:rsid w:val="000D552B"/>
    <w:rsid w:val="000D6D67"/>
    <w:rsid w:val="000D7675"/>
    <w:rsid w:val="000D77A7"/>
    <w:rsid w:val="000E072D"/>
    <w:rsid w:val="000E105B"/>
    <w:rsid w:val="000E1352"/>
    <w:rsid w:val="000E1FBB"/>
    <w:rsid w:val="000E31C1"/>
    <w:rsid w:val="000E3DAF"/>
    <w:rsid w:val="000E53CC"/>
    <w:rsid w:val="000E54E5"/>
    <w:rsid w:val="000E5C36"/>
    <w:rsid w:val="000E5E39"/>
    <w:rsid w:val="000E6252"/>
    <w:rsid w:val="000E78F3"/>
    <w:rsid w:val="000E7994"/>
    <w:rsid w:val="000E7C4A"/>
    <w:rsid w:val="000E7CA3"/>
    <w:rsid w:val="000E7CE1"/>
    <w:rsid w:val="000F0C85"/>
    <w:rsid w:val="000F194E"/>
    <w:rsid w:val="000F1B58"/>
    <w:rsid w:val="000F24C0"/>
    <w:rsid w:val="000F35FD"/>
    <w:rsid w:val="000F4B66"/>
    <w:rsid w:val="000F56F7"/>
    <w:rsid w:val="000F5857"/>
    <w:rsid w:val="000F59C2"/>
    <w:rsid w:val="000F6E55"/>
    <w:rsid w:val="00100F53"/>
    <w:rsid w:val="00101786"/>
    <w:rsid w:val="00101A66"/>
    <w:rsid w:val="00101DB6"/>
    <w:rsid w:val="00102CC9"/>
    <w:rsid w:val="00104149"/>
    <w:rsid w:val="00104251"/>
    <w:rsid w:val="00104DD3"/>
    <w:rsid w:val="00105F37"/>
    <w:rsid w:val="001068EB"/>
    <w:rsid w:val="00106E67"/>
    <w:rsid w:val="00107915"/>
    <w:rsid w:val="00107BA9"/>
    <w:rsid w:val="00110348"/>
    <w:rsid w:val="00110A86"/>
    <w:rsid w:val="001124EB"/>
    <w:rsid w:val="0011282A"/>
    <w:rsid w:val="00112AED"/>
    <w:rsid w:val="00112EA4"/>
    <w:rsid w:val="0011307C"/>
    <w:rsid w:val="00113A72"/>
    <w:rsid w:val="00113A85"/>
    <w:rsid w:val="00113CC7"/>
    <w:rsid w:val="0011714D"/>
    <w:rsid w:val="001174A9"/>
    <w:rsid w:val="0012068B"/>
    <w:rsid w:val="00120E4D"/>
    <w:rsid w:val="0012107E"/>
    <w:rsid w:val="001216A6"/>
    <w:rsid w:val="00121A80"/>
    <w:rsid w:val="00121FE9"/>
    <w:rsid w:val="0012311A"/>
    <w:rsid w:val="0012465F"/>
    <w:rsid w:val="001249CE"/>
    <w:rsid w:val="00125001"/>
    <w:rsid w:val="00125579"/>
    <w:rsid w:val="001263FE"/>
    <w:rsid w:val="0012762D"/>
    <w:rsid w:val="00127801"/>
    <w:rsid w:val="00130190"/>
    <w:rsid w:val="00130D23"/>
    <w:rsid w:val="00130EB3"/>
    <w:rsid w:val="00133049"/>
    <w:rsid w:val="001333B8"/>
    <w:rsid w:val="00134046"/>
    <w:rsid w:val="00135275"/>
    <w:rsid w:val="001364CB"/>
    <w:rsid w:val="00136880"/>
    <w:rsid w:val="00136A40"/>
    <w:rsid w:val="001378E8"/>
    <w:rsid w:val="00141A52"/>
    <w:rsid w:val="00141C5A"/>
    <w:rsid w:val="001437C7"/>
    <w:rsid w:val="001445DA"/>
    <w:rsid w:val="00144B07"/>
    <w:rsid w:val="0014509C"/>
    <w:rsid w:val="00146C92"/>
    <w:rsid w:val="00147146"/>
    <w:rsid w:val="00147F68"/>
    <w:rsid w:val="00151B5B"/>
    <w:rsid w:val="0015230E"/>
    <w:rsid w:val="00152D96"/>
    <w:rsid w:val="0015345C"/>
    <w:rsid w:val="00154315"/>
    <w:rsid w:val="001553DD"/>
    <w:rsid w:val="00155796"/>
    <w:rsid w:val="00156ACD"/>
    <w:rsid w:val="00161378"/>
    <w:rsid w:val="00161F53"/>
    <w:rsid w:val="00163B57"/>
    <w:rsid w:val="001648AE"/>
    <w:rsid w:val="00165869"/>
    <w:rsid w:val="00165C29"/>
    <w:rsid w:val="00167154"/>
    <w:rsid w:val="0016746E"/>
    <w:rsid w:val="001719A5"/>
    <w:rsid w:val="00171A24"/>
    <w:rsid w:val="00172D7A"/>
    <w:rsid w:val="001731AE"/>
    <w:rsid w:val="0017368C"/>
    <w:rsid w:val="001737ED"/>
    <w:rsid w:val="001739F3"/>
    <w:rsid w:val="001754C6"/>
    <w:rsid w:val="001756F6"/>
    <w:rsid w:val="00177E44"/>
    <w:rsid w:val="00180252"/>
    <w:rsid w:val="00180FCA"/>
    <w:rsid w:val="00181A2C"/>
    <w:rsid w:val="00183259"/>
    <w:rsid w:val="00185600"/>
    <w:rsid w:val="0018582C"/>
    <w:rsid w:val="00185ED1"/>
    <w:rsid w:val="00186C8F"/>
    <w:rsid w:val="00186F1C"/>
    <w:rsid w:val="00191206"/>
    <w:rsid w:val="001912FB"/>
    <w:rsid w:val="001925B4"/>
    <w:rsid w:val="001930F4"/>
    <w:rsid w:val="00194911"/>
    <w:rsid w:val="001953A0"/>
    <w:rsid w:val="00195897"/>
    <w:rsid w:val="00195A91"/>
    <w:rsid w:val="00195F3A"/>
    <w:rsid w:val="0019667E"/>
    <w:rsid w:val="00197423"/>
    <w:rsid w:val="0019793B"/>
    <w:rsid w:val="00197C58"/>
    <w:rsid w:val="00197C71"/>
    <w:rsid w:val="001A0A68"/>
    <w:rsid w:val="001A0EF8"/>
    <w:rsid w:val="001A3C61"/>
    <w:rsid w:val="001A4C01"/>
    <w:rsid w:val="001A505A"/>
    <w:rsid w:val="001A5412"/>
    <w:rsid w:val="001A545D"/>
    <w:rsid w:val="001A6392"/>
    <w:rsid w:val="001A6D68"/>
    <w:rsid w:val="001A7672"/>
    <w:rsid w:val="001A7D8D"/>
    <w:rsid w:val="001B07C7"/>
    <w:rsid w:val="001B0CB9"/>
    <w:rsid w:val="001B0FDB"/>
    <w:rsid w:val="001B17CE"/>
    <w:rsid w:val="001B3BA6"/>
    <w:rsid w:val="001B4686"/>
    <w:rsid w:val="001B4E75"/>
    <w:rsid w:val="001B5702"/>
    <w:rsid w:val="001B59FD"/>
    <w:rsid w:val="001B5A82"/>
    <w:rsid w:val="001B5BA3"/>
    <w:rsid w:val="001B5ED3"/>
    <w:rsid w:val="001B5F26"/>
    <w:rsid w:val="001B6A43"/>
    <w:rsid w:val="001B6E4F"/>
    <w:rsid w:val="001B7C49"/>
    <w:rsid w:val="001C326A"/>
    <w:rsid w:val="001C3696"/>
    <w:rsid w:val="001C49DC"/>
    <w:rsid w:val="001C4E3D"/>
    <w:rsid w:val="001C5937"/>
    <w:rsid w:val="001C59E1"/>
    <w:rsid w:val="001C667D"/>
    <w:rsid w:val="001C6818"/>
    <w:rsid w:val="001C74B4"/>
    <w:rsid w:val="001C75D6"/>
    <w:rsid w:val="001D03B5"/>
    <w:rsid w:val="001D05A9"/>
    <w:rsid w:val="001D0771"/>
    <w:rsid w:val="001D18E4"/>
    <w:rsid w:val="001D2AF6"/>
    <w:rsid w:val="001D2CD1"/>
    <w:rsid w:val="001D3977"/>
    <w:rsid w:val="001D47A4"/>
    <w:rsid w:val="001D59AA"/>
    <w:rsid w:val="001D5B7D"/>
    <w:rsid w:val="001D63CC"/>
    <w:rsid w:val="001E0FC6"/>
    <w:rsid w:val="001E1826"/>
    <w:rsid w:val="001E1B96"/>
    <w:rsid w:val="001E2830"/>
    <w:rsid w:val="001E2FC1"/>
    <w:rsid w:val="001E3130"/>
    <w:rsid w:val="001E31EF"/>
    <w:rsid w:val="001E32B1"/>
    <w:rsid w:val="001E424F"/>
    <w:rsid w:val="001E43A3"/>
    <w:rsid w:val="001E4556"/>
    <w:rsid w:val="001E5BFF"/>
    <w:rsid w:val="001E6383"/>
    <w:rsid w:val="001F086B"/>
    <w:rsid w:val="001F1FCD"/>
    <w:rsid w:val="001F2ABF"/>
    <w:rsid w:val="001F3657"/>
    <w:rsid w:val="001F436D"/>
    <w:rsid w:val="001F46B2"/>
    <w:rsid w:val="001F5DFE"/>
    <w:rsid w:val="001F5E3C"/>
    <w:rsid w:val="001F6429"/>
    <w:rsid w:val="001F722D"/>
    <w:rsid w:val="001F7829"/>
    <w:rsid w:val="001F7BEF"/>
    <w:rsid w:val="001F7DC5"/>
    <w:rsid w:val="001F7FF9"/>
    <w:rsid w:val="0020009E"/>
    <w:rsid w:val="002008D7"/>
    <w:rsid w:val="002024F8"/>
    <w:rsid w:val="00202683"/>
    <w:rsid w:val="00202A32"/>
    <w:rsid w:val="00202ADC"/>
    <w:rsid w:val="0020361C"/>
    <w:rsid w:val="0020400F"/>
    <w:rsid w:val="00205698"/>
    <w:rsid w:val="00205D8F"/>
    <w:rsid w:val="002062CA"/>
    <w:rsid w:val="002064AF"/>
    <w:rsid w:val="00206BE3"/>
    <w:rsid w:val="00207460"/>
    <w:rsid w:val="002076F0"/>
    <w:rsid w:val="002079AC"/>
    <w:rsid w:val="00210B9D"/>
    <w:rsid w:val="00211472"/>
    <w:rsid w:val="00211ED4"/>
    <w:rsid w:val="00212375"/>
    <w:rsid w:val="00213712"/>
    <w:rsid w:val="002150CB"/>
    <w:rsid w:val="002161C5"/>
    <w:rsid w:val="00216F82"/>
    <w:rsid w:val="00217671"/>
    <w:rsid w:val="002200F1"/>
    <w:rsid w:val="002219DD"/>
    <w:rsid w:val="00221CF7"/>
    <w:rsid w:val="00222F84"/>
    <w:rsid w:val="00223A18"/>
    <w:rsid w:val="00224606"/>
    <w:rsid w:val="0022489D"/>
    <w:rsid w:val="00224C85"/>
    <w:rsid w:val="00225102"/>
    <w:rsid w:val="00225290"/>
    <w:rsid w:val="002258F0"/>
    <w:rsid w:val="00225A40"/>
    <w:rsid w:val="00225AB9"/>
    <w:rsid w:val="002273D8"/>
    <w:rsid w:val="0023070D"/>
    <w:rsid w:val="00231570"/>
    <w:rsid w:val="00232E05"/>
    <w:rsid w:val="002342E5"/>
    <w:rsid w:val="002348CE"/>
    <w:rsid w:val="00234F58"/>
    <w:rsid w:val="002367BA"/>
    <w:rsid w:val="00240829"/>
    <w:rsid w:val="00240D8C"/>
    <w:rsid w:val="00240F9E"/>
    <w:rsid w:val="00240FAB"/>
    <w:rsid w:val="00242A48"/>
    <w:rsid w:val="00243190"/>
    <w:rsid w:val="00244459"/>
    <w:rsid w:val="00244BE7"/>
    <w:rsid w:val="00245526"/>
    <w:rsid w:val="00245C7A"/>
    <w:rsid w:val="00247E3A"/>
    <w:rsid w:val="00250B34"/>
    <w:rsid w:val="002517F2"/>
    <w:rsid w:val="002519C1"/>
    <w:rsid w:val="00251E42"/>
    <w:rsid w:val="00253FAB"/>
    <w:rsid w:val="00254628"/>
    <w:rsid w:val="0025532A"/>
    <w:rsid w:val="0025542B"/>
    <w:rsid w:val="00256DBB"/>
    <w:rsid w:val="00257447"/>
    <w:rsid w:val="00261522"/>
    <w:rsid w:val="00262B4B"/>
    <w:rsid w:val="002633F9"/>
    <w:rsid w:val="00264338"/>
    <w:rsid w:val="00266F8A"/>
    <w:rsid w:val="00266FAD"/>
    <w:rsid w:val="002678DC"/>
    <w:rsid w:val="00267C15"/>
    <w:rsid w:val="00267E9F"/>
    <w:rsid w:val="002702A0"/>
    <w:rsid w:val="002703D3"/>
    <w:rsid w:val="0027079E"/>
    <w:rsid w:val="00270BC6"/>
    <w:rsid w:val="00270CF6"/>
    <w:rsid w:val="0027100B"/>
    <w:rsid w:val="00271539"/>
    <w:rsid w:val="00272E8B"/>
    <w:rsid w:val="002732ED"/>
    <w:rsid w:val="002735EC"/>
    <w:rsid w:val="00274024"/>
    <w:rsid w:val="0027498D"/>
    <w:rsid w:val="00274CC4"/>
    <w:rsid w:val="0027526C"/>
    <w:rsid w:val="00275882"/>
    <w:rsid w:val="00275905"/>
    <w:rsid w:val="002767B4"/>
    <w:rsid w:val="00276848"/>
    <w:rsid w:val="00276D3D"/>
    <w:rsid w:val="00277432"/>
    <w:rsid w:val="00280E5C"/>
    <w:rsid w:val="002814B6"/>
    <w:rsid w:val="00282799"/>
    <w:rsid w:val="00283B4D"/>
    <w:rsid w:val="002844B6"/>
    <w:rsid w:val="002864A2"/>
    <w:rsid w:val="00286978"/>
    <w:rsid w:val="002869FF"/>
    <w:rsid w:val="00286F86"/>
    <w:rsid w:val="00287085"/>
    <w:rsid w:val="002909D3"/>
    <w:rsid w:val="002910C5"/>
    <w:rsid w:val="00291694"/>
    <w:rsid w:val="00291B13"/>
    <w:rsid w:val="00291F55"/>
    <w:rsid w:val="0029239E"/>
    <w:rsid w:val="00292759"/>
    <w:rsid w:val="002933CE"/>
    <w:rsid w:val="00293F56"/>
    <w:rsid w:val="00294A00"/>
    <w:rsid w:val="00294BC3"/>
    <w:rsid w:val="00296488"/>
    <w:rsid w:val="00296ACB"/>
    <w:rsid w:val="00296B82"/>
    <w:rsid w:val="00296CA6"/>
    <w:rsid w:val="002A1262"/>
    <w:rsid w:val="002A1516"/>
    <w:rsid w:val="002A17D4"/>
    <w:rsid w:val="002A1F88"/>
    <w:rsid w:val="002A331F"/>
    <w:rsid w:val="002A3A04"/>
    <w:rsid w:val="002A3AE4"/>
    <w:rsid w:val="002A4AED"/>
    <w:rsid w:val="002A4F39"/>
    <w:rsid w:val="002A6631"/>
    <w:rsid w:val="002B1FFD"/>
    <w:rsid w:val="002B2606"/>
    <w:rsid w:val="002B535D"/>
    <w:rsid w:val="002B5838"/>
    <w:rsid w:val="002B589F"/>
    <w:rsid w:val="002B60FA"/>
    <w:rsid w:val="002B64A5"/>
    <w:rsid w:val="002B6989"/>
    <w:rsid w:val="002C36EC"/>
    <w:rsid w:val="002C4189"/>
    <w:rsid w:val="002C4681"/>
    <w:rsid w:val="002C6FBD"/>
    <w:rsid w:val="002C7B3B"/>
    <w:rsid w:val="002C7FED"/>
    <w:rsid w:val="002D29FD"/>
    <w:rsid w:val="002D2CF8"/>
    <w:rsid w:val="002D3513"/>
    <w:rsid w:val="002D35F1"/>
    <w:rsid w:val="002D3AB2"/>
    <w:rsid w:val="002D5D13"/>
    <w:rsid w:val="002D60BF"/>
    <w:rsid w:val="002D6291"/>
    <w:rsid w:val="002D62F9"/>
    <w:rsid w:val="002D7297"/>
    <w:rsid w:val="002D7945"/>
    <w:rsid w:val="002D7AE3"/>
    <w:rsid w:val="002D7DB7"/>
    <w:rsid w:val="002E00D2"/>
    <w:rsid w:val="002E051F"/>
    <w:rsid w:val="002E218E"/>
    <w:rsid w:val="002E2CD0"/>
    <w:rsid w:val="002E3027"/>
    <w:rsid w:val="002E3E45"/>
    <w:rsid w:val="002E4C34"/>
    <w:rsid w:val="002E5825"/>
    <w:rsid w:val="002E60D5"/>
    <w:rsid w:val="002E6B4A"/>
    <w:rsid w:val="002E6DCD"/>
    <w:rsid w:val="002E7144"/>
    <w:rsid w:val="002E7E00"/>
    <w:rsid w:val="002F02BF"/>
    <w:rsid w:val="002F04F8"/>
    <w:rsid w:val="002F057D"/>
    <w:rsid w:val="002F0730"/>
    <w:rsid w:val="002F1200"/>
    <w:rsid w:val="002F14A2"/>
    <w:rsid w:val="002F1522"/>
    <w:rsid w:val="002F252B"/>
    <w:rsid w:val="002F2BE4"/>
    <w:rsid w:val="002F3732"/>
    <w:rsid w:val="002F3D8E"/>
    <w:rsid w:val="002F59AB"/>
    <w:rsid w:val="002F60AE"/>
    <w:rsid w:val="002F6335"/>
    <w:rsid w:val="002F6EBC"/>
    <w:rsid w:val="002F7B4D"/>
    <w:rsid w:val="003015AC"/>
    <w:rsid w:val="00301644"/>
    <w:rsid w:val="00303111"/>
    <w:rsid w:val="00303706"/>
    <w:rsid w:val="00304936"/>
    <w:rsid w:val="00304EEA"/>
    <w:rsid w:val="003051B2"/>
    <w:rsid w:val="00306390"/>
    <w:rsid w:val="00306DE2"/>
    <w:rsid w:val="003071EB"/>
    <w:rsid w:val="00310AD3"/>
    <w:rsid w:val="00311220"/>
    <w:rsid w:val="003117CD"/>
    <w:rsid w:val="0031304B"/>
    <w:rsid w:val="00314160"/>
    <w:rsid w:val="0031587B"/>
    <w:rsid w:val="00315A20"/>
    <w:rsid w:val="00317541"/>
    <w:rsid w:val="00321557"/>
    <w:rsid w:val="00321DCE"/>
    <w:rsid w:val="00321DEF"/>
    <w:rsid w:val="00322023"/>
    <w:rsid w:val="00322029"/>
    <w:rsid w:val="0032221C"/>
    <w:rsid w:val="00322496"/>
    <w:rsid w:val="00322919"/>
    <w:rsid w:val="00322A72"/>
    <w:rsid w:val="00322F67"/>
    <w:rsid w:val="00323052"/>
    <w:rsid w:val="0032423C"/>
    <w:rsid w:val="0032466E"/>
    <w:rsid w:val="00326887"/>
    <w:rsid w:val="00326C75"/>
    <w:rsid w:val="00326E75"/>
    <w:rsid w:val="00327654"/>
    <w:rsid w:val="00327B23"/>
    <w:rsid w:val="00330161"/>
    <w:rsid w:val="0033117C"/>
    <w:rsid w:val="00332633"/>
    <w:rsid w:val="00332C37"/>
    <w:rsid w:val="00332FEA"/>
    <w:rsid w:val="00333F96"/>
    <w:rsid w:val="00335294"/>
    <w:rsid w:val="00335595"/>
    <w:rsid w:val="00336449"/>
    <w:rsid w:val="00337672"/>
    <w:rsid w:val="00341972"/>
    <w:rsid w:val="003420CE"/>
    <w:rsid w:val="00342DC9"/>
    <w:rsid w:val="00343FB9"/>
    <w:rsid w:val="00344786"/>
    <w:rsid w:val="003457D8"/>
    <w:rsid w:val="0034600B"/>
    <w:rsid w:val="00347C60"/>
    <w:rsid w:val="00347F92"/>
    <w:rsid w:val="0035053D"/>
    <w:rsid w:val="00351061"/>
    <w:rsid w:val="00351163"/>
    <w:rsid w:val="00351816"/>
    <w:rsid w:val="003518E0"/>
    <w:rsid w:val="00351E8C"/>
    <w:rsid w:val="00352C09"/>
    <w:rsid w:val="00352F54"/>
    <w:rsid w:val="00355044"/>
    <w:rsid w:val="003556B6"/>
    <w:rsid w:val="00356033"/>
    <w:rsid w:val="00357C53"/>
    <w:rsid w:val="00362C6B"/>
    <w:rsid w:val="003634E3"/>
    <w:rsid w:val="00363941"/>
    <w:rsid w:val="00363B2D"/>
    <w:rsid w:val="0036474E"/>
    <w:rsid w:val="00364852"/>
    <w:rsid w:val="00364A3C"/>
    <w:rsid w:val="003658B2"/>
    <w:rsid w:val="003660C7"/>
    <w:rsid w:val="00367F2E"/>
    <w:rsid w:val="00367FA9"/>
    <w:rsid w:val="0037013C"/>
    <w:rsid w:val="00371EF6"/>
    <w:rsid w:val="00371F37"/>
    <w:rsid w:val="00372842"/>
    <w:rsid w:val="00373579"/>
    <w:rsid w:val="00373EF2"/>
    <w:rsid w:val="00373FF0"/>
    <w:rsid w:val="003801EF"/>
    <w:rsid w:val="0038128F"/>
    <w:rsid w:val="00381A43"/>
    <w:rsid w:val="0038234B"/>
    <w:rsid w:val="00382454"/>
    <w:rsid w:val="00382DC3"/>
    <w:rsid w:val="003834E3"/>
    <w:rsid w:val="0038445B"/>
    <w:rsid w:val="003844A3"/>
    <w:rsid w:val="003847BD"/>
    <w:rsid w:val="003865D0"/>
    <w:rsid w:val="0039047F"/>
    <w:rsid w:val="00390BDF"/>
    <w:rsid w:val="00392130"/>
    <w:rsid w:val="00392340"/>
    <w:rsid w:val="0039257E"/>
    <w:rsid w:val="00392A55"/>
    <w:rsid w:val="00393D1A"/>
    <w:rsid w:val="00393F30"/>
    <w:rsid w:val="003A29D2"/>
    <w:rsid w:val="003A3461"/>
    <w:rsid w:val="003A4447"/>
    <w:rsid w:val="003A4BAC"/>
    <w:rsid w:val="003A4D3C"/>
    <w:rsid w:val="003A54B9"/>
    <w:rsid w:val="003A59CF"/>
    <w:rsid w:val="003A65BE"/>
    <w:rsid w:val="003A6A73"/>
    <w:rsid w:val="003A76C1"/>
    <w:rsid w:val="003B175A"/>
    <w:rsid w:val="003B1A4A"/>
    <w:rsid w:val="003B1C90"/>
    <w:rsid w:val="003B1E01"/>
    <w:rsid w:val="003B1E3D"/>
    <w:rsid w:val="003B2001"/>
    <w:rsid w:val="003B2098"/>
    <w:rsid w:val="003B23A0"/>
    <w:rsid w:val="003B34BF"/>
    <w:rsid w:val="003B5850"/>
    <w:rsid w:val="003B6DB6"/>
    <w:rsid w:val="003B78C0"/>
    <w:rsid w:val="003C0426"/>
    <w:rsid w:val="003C0EFD"/>
    <w:rsid w:val="003C1752"/>
    <w:rsid w:val="003C1E36"/>
    <w:rsid w:val="003C24B2"/>
    <w:rsid w:val="003C263A"/>
    <w:rsid w:val="003C39DA"/>
    <w:rsid w:val="003C3EDA"/>
    <w:rsid w:val="003C4CFB"/>
    <w:rsid w:val="003C5B02"/>
    <w:rsid w:val="003C5E17"/>
    <w:rsid w:val="003C5EA6"/>
    <w:rsid w:val="003C6392"/>
    <w:rsid w:val="003C6D85"/>
    <w:rsid w:val="003C7432"/>
    <w:rsid w:val="003C7F6E"/>
    <w:rsid w:val="003D0A48"/>
    <w:rsid w:val="003D14FC"/>
    <w:rsid w:val="003D29FD"/>
    <w:rsid w:val="003D2B1F"/>
    <w:rsid w:val="003D38C2"/>
    <w:rsid w:val="003D5AFB"/>
    <w:rsid w:val="003D623C"/>
    <w:rsid w:val="003D63D8"/>
    <w:rsid w:val="003E0B07"/>
    <w:rsid w:val="003E11F5"/>
    <w:rsid w:val="003E28CE"/>
    <w:rsid w:val="003E29B0"/>
    <w:rsid w:val="003E2E16"/>
    <w:rsid w:val="003E30E8"/>
    <w:rsid w:val="003E45D7"/>
    <w:rsid w:val="003E4AB3"/>
    <w:rsid w:val="003E4B06"/>
    <w:rsid w:val="003E5C6B"/>
    <w:rsid w:val="003E6A14"/>
    <w:rsid w:val="003E7B9C"/>
    <w:rsid w:val="003E7E41"/>
    <w:rsid w:val="003F136C"/>
    <w:rsid w:val="003F1A48"/>
    <w:rsid w:val="003F1D05"/>
    <w:rsid w:val="003F2710"/>
    <w:rsid w:val="003F5D5D"/>
    <w:rsid w:val="003F5F67"/>
    <w:rsid w:val="003F64E1"/>
    <w:rsid w:val="003F7528"/>
    <w:rsid w:val="003F7AFF"/>
    <w:rsid w:val="00401E28"/>
    <w:rsid w:val="00401F13"/>
    <w:rsid w:val="00404B6A"/>
    <w:rsid w:val="00407056"/>
    <w:rsid w:val="00410007"/>
    <w:rsid w:val="0041026D"/>
    <w:rsid w:val="00410F53"/>
    <w:rsid w:val="00411332"/>
    <w:rsid w:val="0041164C"/>
    <w:rsid w:val="004119D8"/>
    <w:rsid w:val="004123CF"/>
    <w:rsid w:val="00412535"/>
    <w:rsid w:val="0041323C"/>
    <w:rsid w:val="00413683"/>
    <w:rsid w:val="00413703"/>
    <w:rsid w:val="0041499C"/>
    <w:rsid w:val="00414D39"/>
    <w:rsid w:val="004151C3"/>
    <w:rsid w:val="00416537"/>
    <w:rsid w:val="004203BC"/>
    <w:rsid w:val="00421AE4"/>
    <w:rsid w:val="00421FD7"/>
    <w:rsid w:val="004233A4"/>
    <w:rsid w:val="004233D5"/>
    <w:rsid w:val="00425FFE"/>
    <w:rsid w:val="00426020"/>
    <w:rsid w:val="00426EEC"/>
    <w:rsid w:val="00427B9B"/>
    <w:rsid w:val="0043076B"/>
    <w:rsid w:val="00430818"/>
    <w:rsid w:val="0043113D"/>
    <w:rsid w:val="004326A5"/>
    <w:rsid w:val="0043380A"/>
    <w:rsid w:val="00434803"/>
    <w:rsid w:val="00434C19"/>
    <w:rsid w:val="00435487"/>
    <w:rsid w:val="00435C24"/>
    <w:rsid w:val="0043634E"/>
    <w:rsid w:val="00440101"/>
    <w:rsid w:val="00440404"/>
    <w:rsid w:val="00440E06"/>
    <w:rsid w:val="00440E39"/>
    <w:rsid w:val="00440FB4"/>
    <w:rsid w:val="00441259"/>
    <w:rsid w:val="004419B1"/>
    <w:rsid w:val="00442643"/>
    <w:rsid w:val="00443B07"/>
    <w:rsid w:val="00443C01"/>
    <w:rsid w:val="0044574D"/>
    <w:rsid w:val="00447166"/>
    <w:rsid w:val="00447540"/>
    <w:rsid w:val="004479C7"/>
    <w:rsid w:val="00450DC8"/>
    <w:rsid w:val="00452423"/>
    <w:rsid w:val="00455134"/>
    <w:rsid w:val="004556A6"/>
    <w:rsid w:val="00461847"/>
    <w:rsid w:val="00462D1C"/>
    <w:rsid w:val="004636F5"/>
    <w:rsid w:val="00464FA3"/>
    <w:rsid w:val="004650CE"/>
    <w:rsid w:val="004655D1"/>
    <w:rsid w:val="0046574B"/>
    <w:rsid w:val="004679DE"/>
    <w:rsid w:val="0047053D"/>
    <w:rsid w:val="00471A04"/>
    <w:rsid w:val="00471CEE"/>
    <w:rsid w:val="0047411B"/>
    <w:rsid w:val="00474447"/>
    <w:rsid w:val="0047478E"/>
    <w:rsid w:val="00475ACE"/>
    <w:rsid w:val="00477819"/>
    <w:rsid w:val="00477C81"/>
    <w:rsid w:val="004807C3"/>
    <w:rsid w:val="00480942"/>
    <w:rsid w:val="004810B0"/>
    <w:rsid w:val="00481735"/>
    <w:rsid w:val="0048246B"/>
    <w:rsid w:val="00482D0D"/>
    <w:rsid w:val="004837CF"/>
    <w:rsid w:val="00484D68"/>
    <w:rsid w:val="00487CE3"/>
    <w:rsid w:val="00487DC0"/>
    <w:rsid w:val="00487FE7"/>
    <w:rsid w:val="00490FC3"/>
    <w:rsid w:val="0049147C"/>
    <w:rsid w:val="004929D0"/>
    <w:rsid w:val="00494043"/>
    <w:rsid w:val="00494117"/>
    <w:rsid w:val="00494201"/>
    <w:rsid w:val="004945F9"/>
    <w:rsid w:val="00495A9C"/>
    <w:rsid w:val="004A0AF0"/>
    <w:rsid w:val="004A0BB6"/>
    <w:rsid w:val="004A1B18"/>
    <w:rsid w:val="004A281F"/>
    <w:rsid w:val="004A2C94"/>
    <w:rsid w:val="004A3087"/>
    <w:rsid w:val="004A32E2"/>
    <w:rsid w:val="004A378F"/>
    <w:rsid w:val="004B267A"/>
    <w:rsid w:val="004B2755"/>
    <w:rsid w:val="004B2A9A"/>
    <w:rsid w:val="004B2B1F"/>
    <w:rsid w:val="004B6891"/>
    <w:rsid w:val="004B7339"/>
    <w:rsid w:val="004C0124"/>
    <w:rsid w:val="004C0342"/>
    <w:rsid w:val="004C0A3D"/>
    <w:rsid w:val="004C0D3E"/>
    <w:rsid w:val="004C169E"/>
    <w:rsid w:val="004C20A6"/>
    <w:rsid w:val="004C2658"/>
    <w:rsid w:val="004C2A98"/>
    <w:rsid w:val="004C3305"/>
    <w:rsid w:val="004C3FE7"/>
    <w:rsid w:val="004C54F3"/>
    <w:rsid w:val="004C5A06"/>
    <w:rsid w:val="004C6238"/>
    <w:rsid w:val="004C6A8A"/>
    <w:rsid w:val="004C7C2F"/>
    <w:rsid w:val="004C7EE9"/>
    <w:rsid w:val="004D0170"/>
    <w:rsid w:val="004D01AF"/>
    <w:rsid w:val="004D0401"/>
    <w:rsid w:val="004D0FB9"/>
    <w:rsid w:val="004D1737"/>
    <w:rsid w:val="004D1D37"/>
    <w:rsid w:val="004D2A57"/>
    <w:rsid w:val="004D4220"/>
    <w:rsid w:val="004D611D"/>
    <w:rsid w:val="004D6F37"/>
    <w:rsid w:val="004D7478"/>
    <w:rsid w:val="004D770B"/>
    <w:rsid w:val="004D7776"/>
    <w:rsid w:val="004E0324"/>
    <w:rsid w:val="004E183E"/>
    <w:rsid w:val="004E1B61"/>
    <w:rsid w:val="004E22B6"/>
    <w:rsid w:val="004E344F"/>
    <w:rsid w:val="004E59F5"/>
    <w:rsid w:val="004E61A5"/>
    <w:rsid w:val="004E7C82"/>
    <w:rsid w:val="004F1EF8"/>
    <w:rsid w:val="004F3C8A"/>
    <w:rsid w:val="004F775E"/>
    <w:rsid w:val="00500EB6"/>
    <w:rsid w:val="00502643"/>
    <w:rsid w:val="00503080"/>
    <w:rsid w:val="00503D6F"/>
    <w:rsid w:val="00504095"/>
    <w:rsid w:val="00504453"/>
    <w:rsid w:val="00505272"/>
    <w:rsid w:val="0050545C"/>
    <w:rsid w:val="005065A9"/>
    <w:rsid w:val="005067AE"/>
    <w:rsid w:val="0051047D"/>
    <w:rsid w:val="00512414"/>
    <w:rsid w:val="0051332E"/>
    <w:rsid w:val="00513C76"/>
    <w:rsid w:val="005141D9"/>
    <w:rsid w:val="00515196"/>
    <w:rsid w:val="00515BCC"/>
    <w:rsid w:val="00516208"/>
    <w:rsid w:val="00516EDE"/>
    <w:rsid w:val="0051739C"/>
    <w:rsid w:val="00517A1A"/>
    <w:rsid w:val="00521F55"/>
    <w:rsid w:val="0052252B"/>
    <w:rsid w:val="005227AC"/>
    <w:rsid w:val="0052343A"/>
    <w:rsid w:val="00523A36"/>
    <w:rsid w:val="00524BD1"/>
    <w:rsid w:val="00526076"/>
    <w:rsid w:val="00526953"/>
    <w:rsid w:val="0052723F"/>
    <w:rsid w:val="00527360"/>
    <w:rsid w:val="00532576"/>
    <w:rsid w:val="0053257B"/>
    <w:rsid w:val="00532A2C"/>
    <w:rsid w:val="0053379C"/>
    <w:rsid w:val="00533DF8"/>
    <w:rsid w:val="005348EE"/>
    <w:rsid w:val="00534A3E"/>
    <w:rsid w:val="00535E51"/>
    <w:rsid w:val="0053683E"/>
    <w:rsid w:val="00536E2D"/>
    <w:rsid w:val="005371C8"/>
    <w:rsid w:val="005372E3"/>
    <w:rsid w:val="005373D6"/>
    <w:rsid w:val="00540256"/>
    <w:rsid w:val="00540DE3"/>
    <w:rsid w:val="00541C0E"/>
    <w:rsid w:val="005420EC"/>
    <w:rsid w:val="00543372"/>
    <w:rsid w:val="00543801"/>
    <w:rsid w:val="005439AD"/>
    <w:rsid w:val="00543B4F"/>
    <w:rsid w:val="00545A1D"/>
    <w:rsid w:val="005464D3"/>
    <w:rsid w:val="00546914"/>
    <w:rsid w:val="00546A53"/>
    <w:rsid w:val="00546B9A"/>
    <w:rsid w:val="00546E24"/>
    <w:rsid w:val="0055061C"/>
    <w:rsid w:val="00551A06"/>
    <w:rsid w:val="00552089"/>
    <w:rsid w:val="005538AD"/>
    <w:rsid w:val="00553BEE"/>
    <w:rsid w:val="00554AE2"/>
    <w:rsid w:val="00554BEA"/>
    <w:rsid w:val="0055555A"/>
    <w:rsid w:val="00557880"/>
    <w:rsid w:val="005579A6"/>
    <w:rsid w:val="00560A66"/>
    <w:rsid w:val="005625D3"/>
    <w:rsid w:val="005640A6"/>
    <w:rsid w:val="005656CA"/>
    <w:rsid w:val="00566671"/>
    <w:rsid w:val="00566B4C"/>
    <w:rsid w:val="00572A71"/>
    <w:rsid w:val="00572CA5"/>
    <w:rsid w:val="0057350A"/>
    <w:rsid w:val="0057412F"/>
    <w:rsid w:val="0057611E"/>
    <w:rsid w:val="00576E55"/>
    <w:rsid w:val="005808D7"/>
    <w:rsid w:val="00581463"/>
    <w:rsid w:val="00582638"/>
    <w:rsid w:val="00584245"/>
    <w:rsid w:val="005847B3"/>
    <w:rsid w:val="00587298"/>
    <w:rsid w:val="0058790E"/>
    <w:rsid w:val="005901CE"/>
    <w:rsid w:val="005906E0"/>
    <w:rsid w:val="005908D4"/>
    <w:rsid w:val="00590E99"/>
    <w:rsid w:val="00591030"/>
    <w:rsid w:val="00591FF8"/>
    <w:rsid w:val="00593D0B"/>
    <w:rsid w:val="00593E88"/>
    <w:rsid w:val="0059480F"/>
    <w:rsid w:val="00596291"/>
    <w:rsid w:val="00596493"/>
    <w:rsid w:val="005966D2"/>
    <w:rsid w:val="005A0D27"/>
    <w:rsid w:val="005A118D"/>
    <w:rsid w:val="005A14FB"/>
    <w:rsid w:val="005A1847"/>
    <w:rsid w:val="005A27A0"/>
    <w:rsid w:val="005A2E83"/>
    <w:rsid w:val="005A3036"/>
    <w:rsid w:val="005A691B"/>
    <w:rsid w:val="005A7154"/>
    <w:rsid w:val="005A7521"/>
    <w:rsid w:val="005A769C"/>
    <w:rsid w:val="005A78C7"/>
    <w:rsid w:val="005A7BB9"/>
    <w:rsid w:val="005A7FA7"/>
    <w:rsid w:val="005A7FBF"/>
    <w:rsid w:val="005B13A5"/>
    <w:rsid w:val="005B1442"/>
    <w:rsid w:val="005B1EAF"/>
    <w:rsid w:val="005B4833"/>
    <w:rsid w:val="005B4EB0"/>
    <w:rsid w:val="005B60BC"/>
    <w:rsid w:val="005B662D"/>
    <w:rsid w:val="005B7869"/>
    <w:rsid w:val="005B7EF3"/>
    <w:rsid w:val="005C0450"/>
    <w:rsid w:val="005C0A14"/>
    <w:rsid w:val="005C0DC2"/>
    <w:rsid w:val="005C16B8"/>
    <w:rsid w:val="005C20B6"/>
    <w:rsid w:val="005C2E53"/>
    <w:rsid w:val="005C3216"/>
    <w:rsid w:val="005C3586"/>
    <w:rsid w:val="005C5215"/>
    <w:rsid w:val="005C5626"/>
    <w:rsid w:val="005C6693"/>
    <w:rsid w:val="005C71F0"/>
    <w:rsid w:val="005C7505"/>
    <w:rsid w:val="005D0129"/>
    <w:rsid w:val="005D0A0F"/>
    <w:rsid w:val="005D0C16"/>
    <w:rsid w:val="005D1C3C"/>
    <w:rsid w:val="005D27B9"/>
    <w:rsid w:val="005D2C4E"/>
    <w:rsid w:val="005D3991"/>
    <w:rsid w:val="005D5BF1"/>
    <w:rsid w:val="005D6633"/>
    <w:rsid w:val="005D755B"/>
    <w:rsid w:val="005E0920"/>
    <w:rsid w:val="005E1ADF"/>
    <w:rsid w:val="005E29D3"/>
    <w:rsid w:val="005E315C"/>
    <w:rsid w:val="005E376B"/>
    <w:rsid w:val="005E64A2"/>
    <w:rsid w:val="005E69E4"/>
    <w:rsid w:val="005F01B8"/>
    <w:rsid w:val="005F0EB4"/>
    <w:rsid w:val="005F1BF7"/>
    <w:rsid w:val="005F1D5B"/>
    <w:rsid w:val="005F31B6"/>
    <w:rsid w:val="005F32C6"/>
    <w:rsid w:val="005F33A7"/>
    <w:rsid w:val="005F3B49"/>
    <w:rsid w:val="005F47E1"/>
    <w:rsid w:val="005F4891"/>
    <w:rsid w:val="005F48F6"/>
    <w:rsid w:val="005F6669"/>
    <w:rsid w:val="005F6D90"/>
    <w:rsid w:val="005F77B7"/>
    <w:rsid w:val="00600F63"/>
    <w:rsid w:val="00601541"/>
    <w:rsid w:val="00601E8C"/>
    <w:rsid w:val="0060239A"/>
    <w:rsid w:val="0060469C"/>
    <w:rsid w:val="0060485C"/>
    <w:rsid w:val="00605009"/>
    <w:rsid w:val="00606A18"/>
    <w:rsid w:val="00606E7E"/>
    <w:rsid w:val="00607155"/>
    <w:rsid w:val="006076F2"/>
    <w:rsid w:val="00611A0C"/>
    <w:rsid w:val="006122D3"/>
    <w:rsid w:val="00612D30"/>
    <w:rsid w:val="006135D9"/>
    <w:rsid w:val="00615C40"/>
    <w:rsid w:val="006167AC"/>
    <w:rsid w:val="00616DE7"/>
    <w:rsid w:val="006208BC"/>
    <w:rsid w:val="00620A13"/>
    <w:rsid w:val="00620A14"/>
    <w:rsid w:val="0062106A"/>
    <w:rsid w:val="00621DB6"/>
    <w:rsid w:val="00623722"/>
    <w:rsid w:val="00623A3E"/>
    <w:rsid w:val="00623B75"/>
    <w:rsid w:val="0062466D"/>
    <w:rsid w:val="006250C8"/>
    <w:rsid w:val="006251AD"/>
    <w:rsid w:val="0063306E"/>
    <w:rsid w:val="0063386D"/>
    <w:rsid w:val="00633FEE"/>
    <w:rsid w:val="00634936"/>
    <w:rsid w:val="00636D6C"/>
    <w:rsid w:val="0063758C"/>
    <w:rsid w:val="00637ED2"/>
    <w:rsid w:val="00640104"/>
    <w:rsid w:val="00640BA8"/>
    <w:rsid w:val="00642A0D"/>
    <w:rsid w:val="00644090"/>
    <w:rsid w:val="00644B13"/>
    <w:rsid w:val="006465E5"/>
    <w:rsid w:val="006477A4"/>
    <w:rsid w:val="00652E7F"/>
    <w:rsid w:val="006536C4"/>
    <w:rsid w:val="00654287"/>
    <w:rsid w:val="006547C3"/>
    <w:rsid w:val="0065630D"/>
    <w:rsid w:val="006564E7"/>
    <w:rsid w:val="00656613"/>
    <w:rsid w:val="0065709A"/>
    <w:rsid w:val="006571C1"/>
    <w:rsid w:val="006603C9"/>
    <w:rsid w:val="00660CF7"/>
    <w:rsid w:val="00662ABA"/>
    <w:rsid w:val="00662F16"/>
    <w:rsid w:val="006646B3"/>
    <w:rsid w:val="00664882"/>
    <w:rsid w:val="0066642F"/>
    <w:rsid w:val="006664C4"/>
    <w:rsid w:val="00666E61"/>
    <w:rsid w:val="00667DB6"/>
    <w:rsid w:val="00671264"/>
    <w:rsid w:val="00672405"/>
    <w:rsid w:val="00672FC1"/>
    <w:rsid w:val="006752D2"/>
    <w:rsid w:val="00675E7E"/>
    <w:rsid w:val="00676588"/>
    <w:rsid w:val="006765AF"/>
    <w:rsid w:val="00677B4F"/>
    <w:rsid w:val="00677F3F"/>
    <w:rsid w:val="00677F73"/>
    <w:rsid w:val="006825BB"/>
    <w:rsid w:val="006829BA"/>
    <w:rsid w:val="00682B95"/>
    <w:rsid w:val="00682C56"/>
    <w:rsid w:val="00684624"/>
    <w:rsid w:val="00684CBD"/>
    <w:rsid w:val="00685DD0"/>
    <w:rsid w:val="00685F93"/>
    <w:rsid w:val="0068626A"/>
    <w:rsid w:val="00686420"/>
    <w:rsid w:val="006869D8"/>
    <w:rsid w:val="00686B1E"/>
    <w:rsid w:val="00687A2D"/>
    <w:rsid w:val="00687C09"/>
    <w:rsid w:val="00690228"/>
    <w:rsid w:val="00691498"/>
    <w:rsid w:val="0069183A"/>
    <w:rsid w:val="0069330B"/>
    <w:rsid w:val="006945FE"/>
    <w:rsid w:val="006946DB"/>
    <w:rsid w:val="00694F6E"/>
    <w:rsid w:val="006A2176"/>
    <w:rsid w:val="006A238D"/>
    <w:rsid w:val="006A2A87"/>
    <w:rsid w:val="006A48D2"/>
    <w:rsid w:val="006A4D9E"/>
    <w:rsid w:val="006A6565"/>
    <w:rsid w:val="006A795B"/>
    <w:rsid w:val="006A7A35"/>
    <w:rsid w:val="006A7BB5"/>
    <w:rsid w:val="006A7C51"/>
    <w:rsid w:val="006B03D3"/>
    <w:rsid w:val="006B0829"/>
    <w:rsid w:val="006B18DE"/>
    <w:rsid w:val="006B3403"/>
    <w:rsid w:val="006B3F10"/>
    <w:rsid w:val="006B4BE7"/>
    <w:rsid w:val="006B5C5D"/>
    <w:rsid w:val="006B63C6"/>
    <w:rsid w:val="006C0802"/>
    <w:rsid w:val="006C1B8B"/>
    <w:rsid w:val="006C23A8"/>
    <w:rsid w:val="006C23BF"/>
    <w:rsid w:val="006C4800"/>
    <w:rsid w:val="006C5581"/>
    <w:rsid w:val="006C5F49"/>
    <w:rsid w:val="006C7ED5"/>
    <w:rsid w:val="006D0D1E"/>
    <w:rsid w:val="006D268F"/>
    <w:rsid w:val="006D2D1D"/>
    <w:rsid w:val="006D2DFA"/>
    <w:rsid w:val="006D3772"/>
    <w:rsid w:val="006D3A28"/>
    <w:rsid w:val="006D74DF"/>
    <w:rsid w:val="006D76C5"/>
    <w:rsid w:val="006E04AC"/>
    <w:rsid w:val="006E057E"/>
    <w:rsid w:val="006E3702"/>
    <w:rsid w:val="006E38E7"/>
    <w:rsid w:val="006E4065"/>
    <w:rsid w:val="006E41F0"/>
    <w:rsid w:val="006E45D5"/>
    <w:rsid w:val="006E4D25"/>
    <w:rsid w:val="006E69D8"/>
    <w:rsid w:val="006E7EBE"/>
    <w:rsid w:val="006F002C"/>
    <w:rsid w:val="006F0DBA"/>
    <w:rsid w:val="006F1DB8"/>
    <w:rsid w:val="006F1F5B"/>
    <w:rsid w:val="006F2004"/>
    <w:rsid w:val="006F2A2A"/>
    <w:rsid w:val="006F2B6F"/>
    <w:rsid w:val="006F3C8F"/>
    <w:rsid w:val="006F4562"/>
    <w:rsid w:val="006F4EB6"/>
    <w:rsid w:val="006F5B5D"/>
    <w:rsid w:val="006F5C64"/>
    <w:rsid w:val="006F6376"/>
    <w:rsid w:val="006F66DD"/>
    <w:rsid w:val="006F6795"/>
    <w:rsid w:val="006F6E4C"/>
    <w:rsid w:val="006F6EC0"/>
    <w:rsid w:val="006F7282"/>
    <w:rsid w:val="007001FD"/>
    <w:rsid w:val="0070034C"/>
    <w:rsid w:val="00700A19"/>
    <w:rsid w:val="0070134E"/>
    <w:rsid w:val="00701BDA"/>
    <w:rsid w:val="00701C0B"/>
    <w:rsid w:val="00701F5B"/>
    <w:rsid w:val="00702A5C"/>
    <w:rsid w:val="00702F37"/>
    <w:rsid w:val="00703383"/>
    <w:rsid w:val="0070410A"/>
    <w:rsid w:val="0070471D"/>
    <w:rsid w:val="00706E42"/>
    <w:rsid w:val="007071C5"/>
    <w:rsid w:val="00707746"/>
    <w:rsid w:val="00707960"/>
    <w:rsid w:val="00710196"/>
    <w:rsid w:val="007101AB"/>
    <w:rsid w:val="00711AF0"/>
    <w:rsid w:val="00711E27"/>
    <w:rsid w:val="00711FFC"/>
    <w:rsid w:val="0071224E"/>
    <w:rsid w:val="00712F74"/>
    <w:rsid w:val="0071363F"/>
    <w:rsid w:val="0071521F"/>
    <w:rsid w:val="007203BA"/>
    <w:rsid w:val="007208FA"/>
    <w:rsid w:val="00721028"/>
    <w:rsid w:val="007236B2"/>
    <w:rsid w:val="00723F69"/>
    <w:rsid w:val="00725D03"/>
    <w:rsid w:val="00726461"/>
    <w:rsid w:val="00726758"/>
    <w:rsid w:val="0072684E"/>
    <w:rsid w:val="0072747C"/>
    <w:rsid w:val="00727AA7"/>
    <w:rsid w:val="00731DBF"/>
    <w:rsid w:val="007335F0"/>
    <w:rsid w:val="00733F58"/>
    <w:rsid w:val="007369FC"/>
    <w:rsid w:val="007374C7"/>
    <w:rsid w:val="00737B9B"/>
    <w:rsid w:val="00740338"/>
    <w:rsid w:val="007406C8"/>
    <w:rsid w:val="00740AAB"/>
    <w:rsid w:val="0074238C"/>
    <w:rsid w:val="00742F22"/>
    <w:rsid w:val="00743885"/>
    <w:rsid w:val="007449DF"/>
    <w:rsid w:val="00746BEB"/>
    <w:rsid w:val="00746C42"/>
    <w:rsid w:val="007479FB"/>
    <w:rsid w:val="007500F6"/>
    <w:rsid w:val="00751F94"/>
    <w:rsid w:val="00752344"/>
    <w:rsid w:val="00752429"/>
    <w:rsid w:val="00753BFD"/>
    <w:rsid w:val="0075630A"/>
    <w:rsid w:val="0075739F"/>
    <w:rsid w:val="00757ABF"/>
    <w:rsid w:val="007612EE"/>
    <w:rsid w:val="00763AF4"/>
    <w:rsid w:val="00764299"/>
    <w:rsid w:val="00764740"/>
    <w:rsid w:val="00764C93"/>
    <w:rsid w:val="00767216"/>
    <w:rsid w:val="00767248"/>
    <w:rsid w:val="00767D26"/>
    <w:rsid w:val="007707F7"/>
    <w:rsid w:val="00771F26"/>
    <w:rsid w:val="00773D82"/>
    <w:rsid w:val="007746DD"/>
    <w:rsid w:val="00774E65"/>
    <w:rsid w:val="00776011"/>
    <w:rsid w:val="0077651E"/>
    <w:rsid w:val="00776548"/>
    <w:rsid w:val="0077662E"/>
    <w:rsid w:val="00776DF6"/>
    <w:rsid w:val="0077758B"/>
    <w:rsid w:val="00777A64"/>
    <w:rsid w:val="00781C16"/>
    <w:rsid w:val="00782FD5"/>
    <w:rsid w:val="00783372"/>
    <w:rsid w:val="00783EAF"/>
    <w:rsid w:val="007857BF"/>
    <w:rsid w:val="0078667D"/>
    <w:rsid w:val="00787BA1"/>
    <w:rsid w:val="00790349"/>
    <w:rsid w:val="00790FD6"/>
    <w:rsid w:val="007913F1"/>
    <w:rsid w:val="007917D1"/>
    <w:rsid w:val="00791DF6"/>
    <w:rsid w:val="00792765"/>
    <w:rsid w:val="00793356"/>
    <w:rsid w:val="00793740"/>
    <w:rsid w:val="00793C3E"/>
    <w:rsid w:val="00794CC2"/>
    <w:rsid w:val="00794E00"/>
    <w:rsid w:val="0079538E"/>
    <w:rsid w:val="007954DC"/>
    <w:rsid w:val="00796812"/>
    <w:rsid w:val="0079790C"/>
    <w:rsid w:val="007A00B5"/>
    <w:rsid w:val="007A20D0"/>
    <w:rsid w:val="007A2118"/>
    <w:rsid w:val="007A267C"/>
    <w:rsid w:val="007A31BD"/>
    <w:rsid w:val="007A3B31"/>
    <w:rsid w:val="007A42DD"/>
    <w:rsid w:val="007A61FB"/>
    <w:rsid w:val="007A6D29"/>
    <w:rsid w:val="007B0A73"/>
    <w:rsid w:val="007B0BAD"/>
    <w:rsid w:val="007B112F"/>
    <w:rsid w:val="007B1AAA"/>
    <w:rsid w:val="007B1D16"/>
    <w:rsid w:val="007B21B8"/>
    <w:rsid w:val="007B30C5"/>
    <w:rsid w:val="007B5AFF"/>
    <w:rsid w:val="007B71B2"/>
    <w:rsid w:val="007C091D"/>
    <w:rsid w:val="007C1045"/>
    <w:rsid w:val="007C167F"/>
    <w:rsid w:val="007C228C"/>
    <w:rsid w:val="007C24C4"/>
    <w:rsid w:val="007C39A0"/>
    <w:rsid w:val="007C45A1"/>
    <w:rsid w:val="007C4BD3"/>
    <w:rsid w:val="007C5BE0"/>
    <w:rsid w:val="007C7682"/>
    <w:rsid w:val="007C7B44"/>
    <w:rsid w:val="007D2E1F"/>
    <w:rsid w:val="007D47C8"/>
    <w:rsid w:val="007D52A2"/>
    <w:rsid w:val="007D55A5"/>
    <w:rsid w:val="007D5785"/>
    <w:rsid w:val="007D5B7F"/>
    <w:rsid w:val="007D60BF"/>
    <w:rsid w:val="007D68E1"/>
    <w:rsid w:val="007D7FF0"/>
    <w:rsid w:val="007E08B7"/>
    <w:rsid w:val="007E0E48"/>
    <w:rsid w:val="007E1664"/>
    <w:rsid w:val="007E2990"/>
    <w:rsid w:val="007E2CF0"/>
    <w:rsid w:val="007E420A"/>
    <w:rsid w:val="007E44C3"/>
    <w:rsid w:val="007E4F98"/>
    <w:rsid w:val="007E5AD2"/>
    <w:rsid w:val="007E64FC"/>
    <w:rsid w:val="007F0DC1"/>
    <w:rsid w:val="007F2C62"/>
    <w:rsid w:val="007F31A2"/>
    <w:rsid w:val="007F423E"/>
    <w:rsid w:val="007F4C89"/>
    <w:rsid w:val="007F54CC"/>
    <w:rsid w:val="007F62A6"/>
    <w:rsid w:val="007F6A2E"/>
    <w:rsid w:val="00800272"/>
    <w:rsid w:val="008003BE"/>
    <w:rsid w:val="008004F9"/>
    <w:rsid w:val="00801A15"/>
    <w:rsid w:val="0080242E"/>
    <w:rsid w:val="008031E0"/>
    <w:rsid w:val="008044E7"/>
    <w:rsid w:val="00804B00"/>
    <w:rsid w:val="0080789B"/>
    <w:rsid w:val="00810D13"/>
    <w:rsid w:val="0081112F"/>
    <w:rsid w:val="00811D2F"/>
    <w:rsid w:val="008122CE"/>
    <w:rsid w:val="0081244D"/>
    <w:rsid w:val="008142B2"/>
    <w:rsid w:val="0081479B"/>
    <w:rsid w:val="0081606B"/>
    <w:rsid w:val="00816505"/>
    <w:rsid w:val="00816675"/>
    <w:rsid w:val="00816A72"/>
    <w:rsid w:val="00817233"/>
    <w:rsid w:val="0081731C"/>
    <w:rsid w:val="008174F7"/>
    <w:rsid w:val="00817A53"/>
    <w:rsid w:val="00817D3A"/>
    <w:rsid w:val="00820562"/>
    <w:rsid w:val="008214C0"/>
    <w:rsid w:val="0082289A"/>
    <w:rsid w:val="00823157"/>
    <w:rsid w:val="00825232"/>
    <w:rsid w:val="0082697B"/>
    <w:rsid w:val="00826987"/>
    <w:rsid w:val="00827C6C"/>
    <w:rsid w:val="0083089C"/>
    <w:rsid w:val="008310B7"/>
    <w:rsid w:val="0083156D"/>
    <w:rsid w:val="0083328F"/>
    <w:rsid w:val="008335E6"/>
    <w:rsid w:val="00833E10"/>
    <w:rsid w:val="008342C3"/>
    <w:rsid w:val="00834C30"/>
    <w:rsid w:val="00835227"/>
    <w:rsid w:val="00836130"/>
    <w:rsid w:val="0084042A"/>
    <w:rsid w:val="00841031"/>
    <w:rsid w:val="00842497"/>
    <w:rsid w:val="0084417E"/>
    <w:rsid w:val="00844C4A"/>
    <w:rsid w:val="00844C65"/>
    <w:rsid w:val="00846030"/>
    <w:rsid w:val="0084777B"/>
    <w:rsid w:val="008479CB"/>
    <w:rsid w:val="00851E2A"/>
    <w:rsid w:val="00851FCF"/>
    <w:rsid w:val="0085304B"/>
    <w:rsid w:val="00853DDE"/>
    <w:rsid w:val="008540C0"/>
    <w:rsid w:val="00854280"/>
    <w:rsid w:val="00855D2D"/>
    <w:rsid w:val="008565A9"/>
    <w:rsid w:val="00856668"/>
    <w:rsid w:val="00856F02"/>
    <w:rsid w:val="008573E9"/>
    <w:rsid w:val="0086061D"/>
    <w:rsid w:val="00860FB7"/>
    <w:rsid w:val="00862018"/>
    <w:rsid w:val="008622A6"/>
    <w:rsid w:val="00862C37"/>
    <w:rsid w:val="00863DE2"/>
    <w:rsid w:val="00865AD0"/>
    <w:rsid w:val="00865C77"/>
    <w:rsid w:val="00865D4B"/>
    <w:rsid w:val="0087223C"/>
    <w:rsid w:val="00872FBD"/>
    <w:rsid w:val="008731E0"/>
    <w:rsid w:val="00874C4B"/>
    <w:rsid w:val="00875A99"/>
    <w:rsid w:val="00875C9B"/>
    <w:rsid w:val="00875F8B"/>
    <w:rsid w:val="00877AC9"/>
    <w:rsid w:val="00882048"/>
    <w:rsid w:val="00882C92"/>
    <w:rsid w:val="00882D45"/>
    <w:rsid w:val="008835EB"/>
    <w:rsid w:val="00884242"/>
    <w:rsid w:val="008844D5"/>
    <w:rsid w:val="008847E7"/>
    <w:rsid w:val="0088556B"/>
    <w:rsid w:val="00887A27"/>
    <w:rsid w:val="00887C55"/>
    <w:rsid w:val="00890EDF"/>
    <w:rsid w:val="0089153B"/>
    <w:rsid w:val="008923A6"/>
    <w:rsid w:val="00894121"/>
    <w:rsid w:val="00894F5F"/>
    <w:rsid w:val="008952E5"/>
    <w:rsid w:val="00895F22"/>
    <w:rsid w:val="0089600C"/>
    <w:rsid w:val="008967AA"/>
    <w:rsid w:val="00897407"/>
    <w:rsid w:val="008974DF"/>
    <w:rsid w:val="008A120D"/>
    <w:rsid w:val="008A1320"/>
    <w:rsid w:val="008A1EAB"/>
    <w:rsid w:val="008A2C10"/>
    <w:rsid w:val="008A2CA7"/>
    <w:rsid w:val="008A37E7"/>
    <w:rsid w:val="008A43E9"/>
    <w:rsid w:val="008A53FD"/>
    <w:rsid w:val="008A5673"/>
    <w:rsid w:val="008A6458"/>
    <w:rsid w:val="008A6480"/>
    <w:rsid w:val="008A693B"/>
    <w:rsid w:val="008A7A1F"/>
    <w:rsid w:val="008B01E2"/>
    <w:rsid w:val="008B0238"/>
    <w:rsid w:val="008B080C"/>
    <w:rsid w:val="008B0BCC"/>
    <w:rsid w:val="008B14A0"/>
    <w:rsid w:val="008B1532"/>
    <w:rsid w:val="008B16F4"/>
    <w:rsid w:val="008B1AA0"/>
    <w:rsid w:val="008B1D91"/>
    <w:rsid w:val="008B27E7"/>
    <w:rsid w:val="008B4824"/>
    <w:rsid w:val="008B6614"/>
    <w:rsid w:val="008B74D9"/>
    <w:rsid w:val="008B75C9"/>
    <w:rsid w:val="008B7808"/>
    <w:rsid w:val="008B7EBE"/>
    <w:rsid w:val="008C0EA1"/>
    <w:rsid w:val="008C12AF"/>
    <w:rsid w:val="008C1A5E"/>
    <w:rsid w:val="008C1D9E"/>
    <w:rsid w:val="008C23CF"/>
    <w:rsid w:val="008C2FA5"/>
    <w:rsid w:val="008C4778"/>
    <w:rsid w:val="008C63C3"/>
    <w:rsid w:val="008C6588"/>
    <w:rsid w:val="008C708B"/>
    <w:rsid w:val="008C7851"/>
    <w:rsid w:val="008C7C8B"/>
    <w:rsid w:val="008D34ED"/>
    <w:rsid w:val="008D3A60"/>
    <w:rsid w:val="008D4202"/>
    <w:rsid w:val="008D4560"/>
    <w:rsid w:val="008D506C"/>
    <w:rsid w:val="008D5ACB"/>
    <w:rsid w:val="008D6037"/>
    <w:rsid w:val="008D658D"/>
    <w:rsid w:val="008D6A00"/>
    <w:rsid w:val="008E00B8"/>
    <w:rsid w:val="008E155D"/>
    <w:rsid w:val="008E168D"/>
    <w:rsid w:val="008E1DD5"/>
    <w:rsid w:val="008E21DB"/>
    <w:rsid w:val="008E2440"/>
    <w:rsid w:val="008E3914"/>
    <w:rsid w:val="008E456E"/>
    <w:rsid w:val="008E4E1E"/>
    <w:rsid w:val="008E5477"/>
    <w:rsid w:val="008E54E7"/>
    <w:rsid w:val="008E5ACF"/>
    <w:rsid w:val="008E7450"/>
    <w:rsid w:val="008E7459"/>
    <w:rsid w:val="008E755A"/>
    <w:rsid w:val="008F023C"/>
    <w:rsid w:val="008F0499"/>
    <w:rsid w:val="008F1528"/>
    <w:rsid w:val="008F218F"/>
    <w:rsid w:val="008F232D"/>
    <w:rsid w:val="008F3DB4"/>
    <w:rsid w:val="008F46D8"/>
    <w:rsid w:val="008F5C5C"/>
    <w:rsid w:val="008F5EBA"/>
    <w:rsid w:val="008F623F"/>
    <w:rsid w:val="008F6CCD"/>
    <w:rsid w:val="008F75C9"/>
    <w:rsid w:val="008F7A39"/>
    <w:rsid w:val="008F7AF8"/>
    <w:rsid w:val="00900B9A"/>
    <w:rsid w:val="00901C49"/>
    <w:rsid w:val="00901EB6"/>
    <w:rsid w:val="00904EA4"/>
    <w:rsid w:val="00906134"/>
    <w:rsid w:val="0090629A"/>
    <w:rsid w:val="00906761"/>
    <w:rsid w:val="009105F3"/>
    <w:rsid w:val="00910B40"/>
    <w:rsid w:val="0091119F"/>
    <w:rsid w:val="0091189F"/>
    <w:rsid w:val="00911C4D"/>
    <w:rsid w:val="00912F49"/>
    <w:rsid w:val="00913362"/>
    <w:rsid w:val="00916BCC"/>
    <w:rsid w:val="0091720E"/>
    <w:rsid w:val="0092190F"/>
    <w:rsid w:val="00921D1F"/>
    <w:rsid w:val="00921D9E"/>
    <w:rsid w:val="009232BC"/>
    <w:rsid w:val="00923C3C"/>
    <w:rsid w:val="00923D13"/>
    <w:rsid w:val="00924040"/>
    <w:rsid w:val="009259C2"/>
    <w:rsid w:val="00926BE4"/>
    <w:rsid w:val="00931982"/>
    <w:rsid w:val="00931E6A"/>
    <w:rsid w:val="00932774"/>
    <w:rsid w:val="00932B98"/>
    <w:rsid w:val="00932DA7"/>
    <w:rsid w:val="009330C2"/>
    <w:rsid w:val="009333BA"/>
    <w:rsid w:val="00934DE8"/>
    <w:rsid w:val="00936B2F"/>
    <w:rsid w:val="0093765F"/>
    <w:rsid w:val="00937C1F"/>
    <w:rsid w:val="009409D5"/>
    <w:rsid w:val="0094164F"/>
    <w:rsid w:val="00942481"/>
    <w:rsid w:val="00942626"/>
    <w:rsid w:val="00942762"/>
    <w:rsid w:val="00942830"/>
    <w:rsid w:val="00942BD9"/>
    <w:rsid w:val="00943206"/>
    <w:rsid w:val="00945553"/>
    <w:rsid w:val="00946E63"/>
    <w:rsid w:val="00947445"/>
    <w:rsid w:val="009502F6"/>
    <w:rsid w:val="00950372"/>
    <w:rsid w:val="00951CC3"/>
    <w:rsid w:val="00952012"/>
    <w:rsid w:val="00952F7E"/>
    <w:rsid w:val="00953388"/>
    <w:rsid w:val="00953E2F"/>
    <w:rsid w:val="00954B2A"/>
    <w:rsid w:val="00954BC9"/>
    <w:rsid w:val="00954DF4"/>
    <w:rsid w:val="009553A4"/>
    <w:rsid w:val="00955983"/>
    <w:rsid w:val="00956190"/>
    <w:rsid w:val="009566B2"/>
    <w:rsid w:val="009574F5"/>
    <w:rsid w:val="009601C5"/>
    <w:rsid w:val="00960706"/>
    <w:rsid w:val="00960D90"/>
    <w:rsid w:val="009610B9"/>
    <w:rsid w:val="00961600"/>
    <w:rsid w:val="00962812"/>
    <w:rsid w:val="00962FFF"/>
    <w:rsid w:val="009638BD"/>
    <w:rsid w:val="00964747"/>
    <w:rsid w:val="00966566"/>
    <w:rsid w:val="009678D3"/>
    <w:rsid w:val="00970B83"/>
    <w:rsid w:val="00970F38"/>
    <w:rsid w:val="00971013"/>
    <w:rsid w:val="009710AF"/>
    <w:rsid w:val="009710D3"/>
    <w:rsid w:val="009718C7"/>
    <w:rsid w:val="00972884"/>
    <w:rsid w:val="00972E0C"/>
    <w:rsid w:val="0097452A"/>
    <w:rsid w:val="00974EA6"/>
    <w:rsid w:val="009759ED"/>
    <w:rsid w:val="00976563"/>
    <w:rsid w:val="0097688A"/>
    <w:rsid w:val="00977425"/>
    <w:rsid w:val="009775A5"/>
    <w:rsid w:val="009801B6"/>
    <w:rsid w:val="00980B06"/>
    <w:rsid w:val="009812D7"/>
    <w:rsid w:val="00983B32"/>
    <w:rsid w:val="00985246"/>
    <w:rsid w:val="0098595E"/>
    <w:rsid w:val="00985FC9"/>
    <w:rsid w:val="009861DA"/>
    <w:rsid w:val="00986AEC"/>
    <w:rsid w:val="00986DA2"/>
    <w:rsid w:val="00987406"/>
    <w:rsid w:val="00987860"/>
    <w:rsid w:val="009878E0"/>
    <w:rsid w:val="00991A75"/>
    <w:rsid w:val="00995055"/>
    <w:rsid w:val="00996406"/>
    <w:rsid w:val="009965F3"/>
    <w:rsid w:val="00997454"/>
    <w:rsid w:val="009A0155"/>
    <w:rsid w:val="009A098F"/>
    <w:rsid w:val="009A1425"/>
    <w:rsid w:val="009A2DBC"/>
    <w:rsid w:val="009A3017"/>
    <w:rsid w:val="009A3646"/>
    <w:rsid w:val="009A36DA"/>
    <w:rsid w:val="009A3AE1"/>
    <w:rsid w:val="009A44D0"/>
    <w:rsid w:val="009A488B"/>
    <w:rsid w:val="009A4A0E"/>
    <w:rsid w:val="009A6009"/>
    <w:rsid w:val="009A69A0"/>
    <w:rsid w:val="009A6CF3"/>
    <w:rsid w:val="009A7B97"/>
    <w:rsid w:val="009B26DD"/>
    <w:rsid w:val="009B2F2C"/>
    <w:rsid w:val="009B3E06"/>
    <w:rsid w:val="009B4AF7"/>
    <w:rsid w:val="009B5204"/>
    <w:rsid w:val="009C167D"/>
    <w:rsid w:val="009C53D5"/>
    <w:rsid w:val="009C59F5"/>
    <w:rsid w:val="009C62A5"/>
    <w:rsid w:val="009C68E0"/>
    <w:rsid w:val="009C698C"/>
    <w:rsid w:val="009D06F5"/>
    <w:rsid w:val="009D503D"/>
    <w:rsid w:val="009D57C2"/>
    <w:rsid w:val="009D5AF5"/>
    <w:rsid w:val="009D5DFF"/>
    <w:rsid w:val="009D62C5"/>
    <w:rsid w:val="009D6ED9"/>
    <w:rsid w:val="009D7493"/>
    <w:rsid w:val="009D7D6D"/>
    <w:rsid w:val="009E21EA"/>
    <w:rsid w:val="009E306C"/>
    <w:rsid w:val="009E3DC2"/>
    <w:rsid w:val="009E469E"/>
    <w:rsid w:val="009E59B6"/>
    <w:rsid w:val="009E604D"/>
    <w:rsid w:val="009E779E"/>
    <w:rsid w:val="009E7DAE"/>
    <w:rsid w:val="009F1058"/>
    <w:rsid w:val="009F1341"/>
    <w:rsid w:val="009F22BC"/>
    <w:rsid w:val="009F23D0"/>
    <w:rsid w:val="009F2991"/>
    <w:rsid w:val="009F48F6"/>
    <w:rsid w:val="009F4CAC"/>
    <w:rsid w:val="00A02C38"/>
    <w:rsid w:val="00A02CC9"/>
    <w:rsid w:val="00A0403D"/>
    <w:rsid w:val="00A06311"/>
    <w:rsid w:val="00A072DB"/>
    <w:rsid w:val="00A10736"/>
    <w:rsid w:val="00A111E0"/>
    <w:rsid w:val="00A1126B"/>
    <w:rsid w:val="00A113B5"/>
    <w:rsid w:val="00A11867"/>
    <w:rsid w:val="00A125C2"/>
    <w:rsid w:val="00A12E6E"/>
    <w:rsid w:val="00A1435F"/>
    <w:rsid w:val="00A14CBB"/>
    <w:rsid w:val="00A1501A"/>
    <w:rsid w:val="00A151B9"/>
    <w:rsid w:val="00A15B44"/>
    <w:rsid w:val="00A15DD8"/>
    <w:rsid w:val="00A167B8"/>
    <w:rsid w:val="00A174DC"/>
    <w:rsid w:val="00A20181"/>
    <w:rsid w:val="00A20183"/>
    <w:rsid w:val="00A20EA7"/>
    <w:rsid w:val="00A20F4D"/>
    <w:rsid w:val="00A2193B"/>
    <w:rsid w:val="00A21CC5"/>
    <w:rsid w:val="00A21D0F"/>
    <w:rsid w:val="00A224B8"/>
    <w:rsid w:val="00A225ED"/>
    <w:rsid w:val="00A25CC5"/>
    <w:rsid w:val="00A261F4"/>
    <w:rsid w:val="00A2746E"/>
    <w:rsid w:val="00A2786D"/>
    <w:rsid w:val="00A309E3"/>
    <w:rsid w:val="00A30AEF"/>
    <w:rsid w:val="00A317CF"/>
    <w:rsid w:val="00A320AB"/>
    <w:rsid w:val="00A32AFD"/>
    <w:rsid w:val="00A335DC"/>
    <w:rsid w:val="00A341CC"/>
    <w:rsid w:val="00A35868"/>
    <w:rsid w:val="00A36202"/>
    <w:rsid w:val="00A369E8"/>
    <w:rsid w:val="00A370BF"/>
    <w:rsid w:val="00A374D0"/>
    <w:rsid w:val="00A378F5"/>
    <w:rsid w:val="00A41406"/>
    <w:rsid w:val="00A41449"/>
    <w:rsid w:val="00A42494"/>
    <w:rsid w:val="00A42596"/>
    <w:rsid w:val="00A4348C"/>
    <w:rsid w:val="00A434D9"/>
    <w:rsid w:val="00A43966"/>
    <w:rsid w:val="00A45CA6"/>
    <w:rsid w:val="00A4606E"/>
    <w:rsid w:val="00A4617A"/>
    <w:rsid w:val="00A47AA2"/>
    <w:rsid w:val="00A500D2"/>
    <w:rsid w:val="00A5116D"/>
    <w:rsid w:val="00A514CE"/>
    <w:rsid w:val="00A51D33"/>
    <w:rsid w:val="00A51D6A"/>
    <w:rsid w:val="00A5245C"/>
    <w:rsid w:val="00A53E66"/>
    <w:rsid w:val="00A545A9"/>
    <w:rsid w:val="00A54C08"/>
    <w:rsid w:val="00A553B8"/>
    <w:rsid w:val="00A55B8D"/>
    <w:rsid w:val="00A6050D"/>
    <w:rsid w:val="00A605DC"/>
    <w:rsid w:val="00A6088F"/>
    <w:rsid w:val="00A626AE"/>
    <w:rsid w:val="00A629F1"/>
    <w:rsid w:val="00A64E93"/>
    <w:rsid w:val="00A65691"/>
    <w:rsid w:val="00A66408"/>
    <w:rsid w:val="00A66889"/>
    <w:rsid w:val="00A66CC9"/>
    <w:rsid w:val="00A67459"/>
    <w:rsid w:val="00A72171"/>
    <w:rsid w:val="00A72F13"/>
    <w:rsid w:val="00A74605"/>
    <w:rsid w:val="00A74927"/>
    <w:rsid w:val="00A754C3"/>
    <w:rsid w:val="00A75C2C"/>
    <w:rsid w:val="00A764EC"/>
    <w:rsid w:val="00A77C26"/>
    <w:rsid w:val="00A82195"/>
    <w:rsid w:val="00A84E99"/>
    <w:rsid w:val="00A86117"/>
    <w:rsid w:val="00A864D8"/>
    <w:rsid w:val="00A86A5B"/>
    <w:rsid w:val="00A86A95"/>
    <w:rsid w:val="00A86CB5"/>
    <w:rsid w:val="00A90838"/>
    <w:rsid w:val="00A9404F"/>
    <w:rsid w:val="00A946C0"/>
    <w:rsid w:val="00A947DC"/>
    <w:rsid w:val="00A94ED2"/>
    <w:rsid w:val="00A95820"/>
    <w:rsid w:val="00A9589F"/>
    <w:rsid w:val="00A95E32"/>
    <w:rsid w:val="00A960BE"/>
    <w:rsid w:val="00A97906"/>
    <w:rsid w:val="00AA0337"/>
    <w:rsid w:val="00AA091C"/>
    <w:rsid w:val="00AA0D3D"/>
    <w:rsid w:val="00AA28CF"/>
    <w:rsid w:val="00AA3FBE"/>
    <w:rsid w:val="00AA459D"/>
    <w:rsid w:val="00AA4E7B"/>
    <w:rsid w:val="00AA5977"/>
    <w:rsid w:val="00AA6120"/>
    <w:rsid w:val="00AA7386"/>
    <w:rsid w:val="00AA7A62"/>
    <w:rsid w:val="00AA7CBE"/>
    <w:rsid w:val="00AA7EDA"/>
    <w:rsid w:val="00AB03F1"/>
    <w:rsid w:val="00AB0C2F"/>
    <w:rsid w:val="00AB1B34"/>
    <w:rsid w:val="00AB28D0"/>
    <w:rsid w:val="00AB2E0D"/>
    <w:rsid w:val="00AB3946"/>
    <w:rsid w:val="00AB39AE"/>
    <w:rsid w:val="00AB473C"/>
    <w:rsid w:val="00AB5BE1"/>
    <w:rsid w:val="00AB72C7"/>
    <w:rsid w:val="00AB7976"/>
    <w:rsid w:val="00AB7FF3"/>
    <w:rsid w:val="00AC0187"/>
    <w:rsid w:val="00AC10E8"/>
    <w:rsid w:val="00AC1C9D"/>
    <w:rsid w:val="00AC2040"/>
    <w:rsid w:val="00AC25CD"/>
    <w:rsid w:val="00AC2A61"/>
    <w:rsid w:val="00AC2B72"/>
    <w:rsid w:val="00AC58FC"/>
    <w:rsid w:val="00AC5B6D"/>
    <w:rsid w:val="00AC7910"/>
    <w:rsid w:val="00AD0CBA"/>
    <w:rsid w:val="00AD1191"/>
    <w:rsid w:val="00AD128F"/>
    <w:rsid w:val="00AD19CF"/>
    <w:rsid w:val="00AD1D17"/>
    <w:rsid w:val="00AD2071"/>
    <w:rsid w:val="00AD26F8"/>
    <w:rsid w:val="00AD6CF9"/>
    <w:rsid w:val="00AE29BC"/>
    <w:rsid w:val="00AE2EE4"/>
    <w:rsid w:val="00AE370E"/>
    <w:rsid w:val="00AE71D9"/>
    <w:rsid w:val="00AE798A"/>
    <w:rsid w:val="00AF2E47"/>
    <w:rsid w:val="00AF3069"/>
    <w:rsid w:val="00AF361B"/>
    <w:rsid w:val="00AF3CEC"/>
    <w:rsid w:val="00AF4ADD"/>
    <w:rsid w:val="00AF5301"/>
    <w:rsid w:val="00AF5812"/>
    <w:rsid w:val="00AF59B2"/>
    <w:rsid w:val="00AF65CF"/>
    <w:rsid w:val="00AF685B"/>
    <w:rsid w:val="00AF783E"/>
    <w:rsid w:val="00B02561"/>
    <w:rsid w:val="00B02B3C"/>
    <w:rsid w:val="00B03DB9"/>
    <w:rsid w:val="00B05086"/>
    <w:rsid w:val="00B069A4"/>
    <w:rsid w:val="00B06E0D"/>
    <w:rsid w:val="00B07AC5"/>
    <w:rsid w:val="00B1009B"/>
    <w:rsid w:val="00B10874"/>
    <w:rsid w:val="00B10CA7"/>
    <w:rsid w:val="00B126FE"/>
    <w:rsid w:val="00B15759"/>
    <w:rsid w:val="00B16D63"/>
    <w:rsid w:val="00B203B9"/>
    <w:rsid w:val="00B20DD0"/>
    <w:rsid w:val="00B2113A"/>
    <w:rsid w:val="00B21290"/>
    <w:rsid w:val="00B23F9A"/>
    <w:rsid w:val="00B240BB"/>
    <w:rsid w:val="00B26324"/>
    <w:rsid w:val="00B26FD5"/>
    <w:rsid w:val="00B308E0"/>
    <w:rsid w:val="00B317F8"/>
    <w:rsid w:val="00B33100"/>
    <w:rsid w:val="00B35440"/>
    <w:rsid w:val="00B35686"/>
    <w:rsid w:val="00B35DD2"/>
    <w:rsid w:val="00B37E79"/>
    <w:rsid w:val="00B40764"/>
    <w:rsid w:val="00B4270D"/>
    <w:rsid w:val="00B43549"/>
    <w:rsid w:val="00B44085"/>
    <w:rsid w:val="00B44DF6"/>
    <w:rsid w:val="00B4763E"/>
    <w:rsid w:val="00B47B44"/>
    <w:rsid w:val="00B50D33"/>
    <w:rsid w:val="00B51552"/>
    <w:rsid w:val="00B52A90"/>
    <w:rsid w:val="00B52FF4"/>
    <w:rsid w:val="00B536BB"/>
    <w:rsid w:val="00B539B4"/>
    <w:rsid w:val="00B53CD0"/>
    <w:rsid w:val="00B53FE2"/>
    <w:rsid w:val="00B557FB"/>
    <w:rsid w:val="00B55CEA"/>
    <w:rsid w:val="00B57AD3"/>
    <w:rsid w:val="00B57ED4"/>
    <w:rsid w:val="00B60683"/>
    <w:rsid w:val="00B60F79"/>
    <w:rsid w:val="00B62B14"/>
    <w:rsid w:val="00B630E9"/>
    <w:rsid w:val="00B63DD8"/>
    <w:rsid w:val="00B644CD"/>
    <w:rsid w:val="00B64D5D"/>
    <w:rsid w:val="00B65208"/>
    <w:rsid w:val="00B660C3"/>
    <w:rsid w:val="00B70430"/>
    <w:rsid w:val="00B7076B"/>
    <w:rsid w:val="00B71D96"/>
    <w:rsid w:val="00B72796"/>
    <w:rsid w:val="00B72E89"/>
    <w:rsid w:val="00B734CC"/>
    <w:rsid w:val="00B754C3"/>
    <w:rsid w:val="00B75AFE"/>
    <w:rsid w:val="00B762C7"/>
    <w:rsid w:val="00B76953"/>
    <w:rsid w:val="00B80B67"/>
    <w:rsid w:val="00B818C2"/>
    <w:rsid w:val="00B81AB9"/>
    <w:rsid w:val="00B83E2F"/>
    <w:rsid w:val="00B861E8"/>
    <w:rsid w:val="00B86D01"/>
    <w:rsid w:val="00B86D62"/>
    <w:rsid w:val="00B86E29"/>
    <w:rsid w:val="00B8761D"/>
    <w:rsid w:val="00B87783"/>
    <w:rsid w:val="00B92030"/>
    <w:rsid w:val="00B952D2"/>
    <w:rsid w:val="00B95336"/>
    <w:rsid w:val="00B96D57"/>
    <w:rsid w:val="00B9715D"/>
    <w:rsid w:val="00BA12CD"/>
    <w:rsid w:val="00BA270D"/>
    <w:rsid w:val="00BA2E48"/>
    <w:rsid w:val="00BA39AB"/>
    <w:rsid w:val="00BA50E8"/>
    <w:rsid w:val="00BA69A2"/>
    <w:rsid w:val="00BA7328"/>
    <w:rsid w:val="00BA75B7"/>
    <w:rsid w:val="00BA7ABE"/>
    <w:rsid w:val="00BB02B2"/>
    <w:rsid w:val="00BB3738"/>
    <w:rsid w:val="00BB56F6"/>
    <w:rsid w:val="00BB58ED"/>
    <w:rsid w:val="00BC07B6"/>
    <w:rsid w:val="00BC07E7"/>
    <w:rsid w:val="00BC0C41"/>
    <w:rsid w:val="00BC155A"/>
    <w:rsid w:val="00BC1B67"/>
    <w:rsid w:val="00BC1E3D"/>
    <w:rsid w:val="00BC236C"/>
    <w:rsid w:val="00BC2BE3"/>
    <w:rsid w:val="00BC3190"/>
    <w:rsid w:val="00BC337C"/>
    <w:rsid w:val="00BC52EF"/>
    <w:rsid w:val="00BC5385"/>
    <w:rsid w:val="00BC54AB"/>
    <w:rsid w:val="00BC55AA"/>
    <w:rsid w:val="00BC56F2"/>
    <w:rsid w:val="00BC5B1E"/>
    <w:rsid w:val="00BC6FF4"/>
    <w:rsid w:val="00BD06A3"/>
    <w:rsid w:val="00BD0803"/>
    <w:rsid w:val="00BD0F85"/>
    <w:rsid w:val="00BD1FA4"/>
    <w:rsid w:val="00BD4A87"/>
    <w:rsid w:val="00BD7FFC"/>
    <w:rsid w:val="00BE01FF"/>
    <w:rsid w:val="00BE05A7"/>
    <w:rsid w:val="00BE2DF0"/>
    <w:rsid w:val="00BE40EB"/>
    <w:rsid w:val="00BE4542"/>
    <w:rsid w:val="00BE45FE"/>
    <w:rsid w:val="00BE68BC"/>
    <w:rsid w:val="00BE72A7"/>
    <w:rsid w:val="00BF0B83"/>
    <w:rsid w:val="00BF1CCC"/>
    <w:rsid w:val="00BF2A0A"/>
    <w:rsid w:val="00BF2FF0"/>
    <w:rsid w:val="00BF36C4"/>
    <w:rsid w:val="00BF617A"/>
    <w:rsid w:val="00C005EC"/>
    <w:rsid w:val="00C03213"/>
    <w:rsid w:val="00C03337"/>
    <w:rsid w:val="00C03BD9"/>
    <w:rsid w:val="00C03F01"/>
    <w:rsid w:val="00C03F6B"/>
    <w:rsid w:val="00C0501C"/>
    <w:rsid w:val="00C07BAB"/>
    <w:rsid w:val="00C10286"/>
    <w:rsid w:val="00C106D6"/>
    <w:rsid w:val="00C1077E"/>
    <w:rsid w:val="00C113B9"/>
    <w:rsid w:val="00C11675"/>
    <w:rsid w:val="00C1288B"/>
    <w:rsid w:val="00C129A3"/>
    <w:rsid w:val="00C137B2"/>
    <w:rsid w:val="00C13F93"/>
    <w:rsid w:val="00C15D54"/>
    <w:rsid w:val="00C17B64"/>
    <w:rsid w:val="00C17B95"/>
    <w:rsid w:val="00C201F2"/>
    <w:rsid w:val="00C20498"/>
    <w:rsid w:val="00C2134C"/>
    <w:rsid w:val="00C21F2A"/>
    <w:rsid w:val="00C22205"/>
    <w:rsid w:val="00C228B3"/>
    <w:rsid w:val="00C26D72"/>
    <w:rsid w:val="00C2799D"/>
    <w:rsid w:val="00C27FA5"/>
    <w:rsid w:val="00C304EC"/>
    <w:rsid w:val="00C30FEE"/>
    <w:rsid w:val="00C31AE2"/>
    <w:rsid w:val="00C31F36"/>
    <w:rsid w:val="00C32005"/>
    <w:rsid w:val="00C33127"/>
    <w:rsid w:val="00C333B6"/>
    <w:rsid w:val="00C34780"/>
    <w:rsid w:val="00C3495B"/>
    <w:rsid w:val="00C34D66"/>
    <w:rsid w:val="00C34FFC"/>
    <w:rsid w:val="00C36813"/>
    <w:rsid w:val="00C36D88"/>
    <w:rsid w:val="00C37DF6"/>
    <w:rsid w:val="00C40675"/>
    <w:rsid w:val="00C41023"/>
    <w:rsid w:val="00C43601"/>
    <w:rsid w:val="00C439BD"/>
    <w:rsid w:val="00C44BA1"/>
    <w:rsid w:val="00C45AE4"/>
    <w:rsid w:val="00C46C63"/>
    <w:rsid w:val="00C51B12"/>
    <w:rsid w:val="00C51DEC"/>
    <w:rsid w:val="00C5203B"/>
    <w:rsid w:val="00C531D2"/>
    <w:rsid w:val="00C5467D"/>
    <w:rsid w:val="00C55F1F"/>
    <w:rsid w:val="00C55FEA"/>
    <w:rsid w:val="00C567D8"/>
    <w:rsid w:val="00C62937"/>
    <w:rsid w:val="00C63652"/>
    <w:rsid w:val="00C63788"/>
    <w:rsid w:val="00C64B41"/>
    <w:rsid w:val="00C64B47"/>
    <w:rsid w:val="00C65104"/>
    <w:rsid w:val="00C665C5"/>
    <w:rsid w:val="00C7161D"/>
    <w:rsid w:val="00C71869"/>
    <w:rsid w:val="00C71E57"/>
    <w:rsid w:val="00C7244C"/>
    <w:rsid w:val="00C72F8C"/>
    <w:rsid w:val="00C73844"/>
    <w:rsid w:val="00C739C7"/>
    <w:rsid w:val="00C74031"/>
    <w:rsid w:val="00C74585"/>
    <w:rsid w:val="00C74BEC"/>
    <w:rsid w:val="00C75BC7"/>
    <w:rsid w:val="00C75D63"/>
    <w:rsid w:val="00C764D0"/>
    <w:rsid w:val="00C767A7"/>
    <w:rsid w:val="00C76AC5"/>
    <w:rsid w:val="00C77EA6"/>
    <w:rsid w:val="00C826C2"/>
    <w:rsid w:val="00C828E8"/>
    <w:rsid w:val="00C8299D"/>
    <w:rsid w:val="00C836F4"/>
    <w:rsid w:val="00C85D45"/>
    <w:rsid w:val="00C90121"/>
    <w:rsid w:val="00C9133D"/>
    <w:rsid w:val="00C91FCB"/>
    <w:rsid w:val="00C92444"/>
    <w:rsid w:val="00C94F78"/>
    <w:rsid w:val="00C954EA"/>
    <w:rsid w:val="00C9667E"/>
    <w:rsid w:val="00C96C55"/>
    <w:rsid w:val="00C96DF5"/>
    <w:rsid w:val="00CA3275"/>
    <w:rsid w:val="00CA358D"/>
    <w:rsid w:val="00CA5F6C"/>
    <w:rsid w:val="00CA640D"/>
    <w:rsid w:val="00CA7401"/>
    <w:rsid w:val="00CA755E"/>
    <w:rsid w:val="00CB058A"/>
    <w:rsid w:val="00CB0976"/>
    <w:rsid w:val="00CB1B13"/>
    <w:rsid w:val="00CB200A"/>
    <w:rsid w:val="00CB307F"/>
    <w:rsid w:val="00CB3FDD"/>
    <w:rsid w:val="00CB54A5"/>
    <w:rsid w:val="00CB5CF1"/>
    <w:rsid w:val="00CB60A3"/>
    <w:rsid w:val="00CB6932"/>
    <w:rsid w:val="00CC03C4"/>
    <w:rsid w:val="00CC0823"/>
    <w:rsid w:val="00CC18E0"/>
    <w:rsid w:val="00CC29A7"/>
    <w:rsid w:val="00CC2D62"/>
    <w:rsid w:val="00CC2F54"/>
    <w:rsid w:val="00CC43B3"/>
    <w:rsid w:val="00CC4B1C"/>
    <w:rsid w:val="00CC4CC4"/>
    <w:rsid w:val="00CC5B08"/>
    <w:rsid w:val="00CC7E4D"/>
    <w:rsid w:val="00CD1BA7"/>
    <w:rsid w:val="00CD1C30"/>
    <w:rsid w:val="00CD277B"/>
    <w:rsid w:val="00CD4061"/>
    <w:rsid w:val="00CD407D"/>
    <w:rsid w:val="00CD47A4"/>
    <w:rsid w:val="00CD4971"/>
    <w:rsid w:val="00CD4DC8"/>
    <w:rsid w:val="00CD58F5"/>
    <w:rsid w:val="00CD623E"/>
    <w:rsid w:val="00CD6959"/>
    <w:rsid w:val="00CD6FC6"/>
    <w:rsid w:val="00CE0C9B"/>
    <w:rsid w:val="00CE230C"/>
    <w:rsid w:val="00CE2ED1"/>
    <w:rsid w:val="00CE3813"/>
    <w:rsid w:val="00CE3FC2"/>
    <w:rsid w:val="00CE4E9B"/>
    <w:rsid w:val="00CE5DFE"/>
    <w:rsid w:val="00CE68F5"/>
    <w:rsid w:val="00CE6EC9"/>
    <w:rsid w:val="00CE7277"/>
    <w:rsid w:val="00CE796D"/>
    <w:rsid w:val="00CF01A8"/>
    <w:rsid w:val="00CF10FB"/>
    <w:rsid w:val="00CF1854"/>
    <w:rsid w:val="00CF1AB5"/>
    <w:rsid w:val="00CF2018"/>
    <w:rsid w:val="00CF230E"/>
    <w:rsid w:val="00CF245E"/>
    <w:rsid w:val="00CF2E74"/>
    <w:rsid w:val="00CF2F67"/>
    <w:rsid w:val="00CF3265"/>
    <w:rsid w:val="00CF32AF"/>
    <w:rsid w:val="00CF475A"/>
    <w:rsid w:val="00CF6A67"/>
    <w:rsid w:val="00CF6FE2"/>
    <w:rsid w:val="00CF7CD7"/>
    <w:rsid w:val="00CF7F1F"/>
    <w:rsid w:val="00D00093"/>
    <w:rsid w:val="00D00266"/>
    <w:rsid w:val="00D00764"/>
    <w:rsid w:val="00D007A7"/>
    <w:rsid w:val="00D0081E"/>
    <w:rsid w:val="00D01C47"/>
    <w:rsid w:val="00D01DBB"/>
    <w:rsid w:val="00D0201F"/>
    <w:rsid w:val="00D03832"/>
    <w:rsid w:val="00D04DF2"/>
    <w:rsid w:val="00D06D4B"/>
    <w:rsid w:val="00D073F8"/>
    <w:rsid w:val="00D07FBB"/>
    <w:rsid w:val="00D10D0A"/>
    <w:rsid w:val="00D1264C"/>
    <w:rsid w:val="00D13011"/>
    <w:rsid w:val="00D13D2B"/>
    <w:rsid w:val="00D17297"/>
    <w:rsid w:val="00D210AC"/>
    <w:rsid w:val="00D24774"/>
    <w:rsid w:val="00D24A84"/>
    <w:rsid w:val="00D25107"/>
    <w:rsid w:val="00D257D2"/>
    <w:rsid w:val="00D25DA3"/>
    <w:rsid w:val="00D26E0A"/>
    <w:rsid w:val="00D2778C"/>
    <w:rsid w:val="00D27B56"/>
    <w:rsid w:val="00D30B22"/>
    <w:rsid w:val="00D32300"/>
    <w:rsid w:val="00D3336B"/>
    <w:rsid w:val="00D33C14"/>
    <w:rsid w:val="00D36B24"/>
    <w:rsid w:val="00D37489"/>
    <w:rsid w:val="00D40696"/>
    <w:rsid w:val="00D42711"/>
    <w:rsid w:val="00D42813"/>
    <w:rsid w:val="00D42889"/>
    <w:rsid w:val="00D429A4"/>
    <w:rsid w:val="00D435EF"/>
    <w:rsid w:val="00D448B4"/>
    <w:rsid w:val="00D44A68"/>
    <w:rsid w:val="00D44A92"/>
    <w:rsid w:val="00D44E3B"/>
    <w:rsid w:val="00D44FFB"/>
    <w:rsid w:val="00D458F6"/>
    <w:rsid w:val="00D45989"/>
    <w:rsid w:val="00D45E85"/>
    <w:rsid w:val="00D45F61"/>
    <w:rsid w:val="00D46FEC"/>
    <w:rsid w:val="00D47ECF"/>
    <w:rsid w:val="00D508A7"/>
    <w:rsid w:val="00D50EE4"/>
    <w:rsid w:val="00D51192"/>
    <w:rsid w:val="00D51E7C"/>
    <w:rsid w:val="00D53A00"/>
    <w:rsid w:val="00D53D0F"/>
    <w:rsid w:val="00D54E26"/>
    <w:rsid w:val="00D57724"/>
    <w:rsid w:val="00D57945"/>
    <w:rsid w:val="00D60B71"/>
    <w:rsid w:val="00D60DB3"/>
    <w:rsid w:val="00D61C1E"/>
    <w:rsid w:val="00D6297F"/>
    <w:rsid w:val="00D62C33"/>
    <w:rsid w:val="00D62E7C"/>
    <w:rsid w:val="00D639AC"/>
    <w:rsid w:val="00D647FB"/>
    <w:rsid w:val="00D6653B"/>
    <w:rsid w:val="00D67595"/>
    <w:rsid w:val="00D70527"/>
    <w:rsid w:val="00D70986"/>
    <w:rsid w:val="00D70B42"/>
    <w:rsid w:val="00D70C12"/>
    <w:rsid w:val="00D72F1F"/>
    <w:rsid w:val="00D741A8"/>
    <w:rsid w:val="00D74444"/>
    <w:rsid w:val="00D74AF8"/>
    <w:rsid w:val="00D770EB"/>
    <w:rsid w:val="00D77174"/>
    <w:rsid w:val="00D7743B"/>
    <w:rsid w:val="00D80034"/>
    <w:rsid w:val="00D80344"/>
    <w:rsid w:val="00D81A10"/>
    <w:rsid w:val="00D828F3"/>
    <w:rsid w:val="00D82C71"/>
    <w:rsid w:val="00D831CB"/>
    <w:rsid w:val="00D831E2"/>
    <w:rsid w:val="00D8320A"/>
    <w:rsid w:val="00D84CD5"/>
    <w:rsid w:val="00D855C9"/>
    <w:rsid w:val="00D859D2"/>
    <w:rsid w:val="00D85DAB"/>
    <w:rsid w:val="00D86207"/>
    <w:rsid w:val="00D86A2F"/>
    <w:rsid w:val="00D86A61"/>
    <w:rsid w:val="00D87656"/>
    <w:rsid w:val="00D8783B"/>
    <w:rsid w:val="00D8794F"/>
    <w:rsid w:val="00D9051E"/>
    <w:rsid w:val="00D90DCD"/>
    <w:rsid w:val="00D91995"/>
    <w:rsid w:val="00D91C0D"/>
    <w:rsid w:val="00D91E07"/>
    <w:rsid w:val="00D9218C"/>
    <w:rsid w:val="00D9302A"/>
    <w:rsid w:val="00D9337C"/>
    <w:rsid w:val="00D94333"/>
    <w:rsid w:val="00D96E9F"/>
    <w:rsid w:val="00DA02BC"/>
    <w:rsid w:val="00DA0E84"/>
    <w:rsid w:val="00DA216B"/>
    <w:rsid w:val="00DA256D"/>
    <w:rsid w:val="00DA2823"/>
    <w:rsid w:val="00DA4689"/>
    <w:rsid w:val="00DA60C0"/>
    <w:rsid w:val="00DA6EE7"/>
    <w:rsid w:val="00DA75E7"/>
    <w:rsid w:val="00DA7617"/>
    <w:rsid w:val="00DA7996"/>
    <w:rsid w:val="00DB04FC"/>
    <w:rsid w:val="00DB0B7B"/>
    <w:rsid w:val="00DB31C1"/>
    <w:rsid w:val="00DB3E94"/>
    <w:rsid w:val="00DB4577"/>
    <w:rsid w:val="00DB5C2D"/>
    <w:rsid w:val="00DC061E"/>
    <w:rsid w:val="00DC0AE0"/>
    <w:rsid w:val="00DC1373"/>
    <w:rsid w:val="00DC18E6"/>
    <w:rsid w:val="00DC1E66"/>
    <w:rsid w:val="00DC2868"/>
    <w:rsid w:val="00DC2B8D"/>
    <w:rsid w:val="00DC3FEB"/>
    <w:rsid w:val="00DC4765"/>
    <w:rsid w:val="00DC50A0"/>
    <w:rsid w:val="00DC5421"/>
    <w:rsid w:val="00DC5B64"/>
    <w:rsid w:val="00DC5E09"/>
    <w:rsid w:val="00DC5FE0"/>
    <w:rsid w:val="00DC61F9"/>
    <w:rsid w:val="00DC66D7"/>
    <w:rsid w:val="00DC7312"/>
    <w:rsid w:val="00DC7993"/>
    <w:rsid w:val="00DC7B6E"/>
    <w:rsid w:val="00DD0B65"/>
    <w:rsid w:val="00DD0E2C"/>
    <w:rsid w:val="00DD0FDB"/>
    <w:rsid w:val="00DD1762"/>
    <w:rsid w:val="00DD2A89"/>
    <w:rsid w:val="00DD3455"/>
    <w:rsid w:val="00DD35A7"/>
    <w:rsid w:val="00DD3A14"/>
    <w:rsid w:val="00DD3C08"/>
    <w:rsid w:val="00DD547F"/>
    <w:rsid w:val="00DD551D"/>
    <w:rsid w:val="00DD6BEC"/>
    <w:rsid w:val="00DD7046"/>
    <w:rsid w:val="00DD7140"/>
    <w:rsid w:val="00DD7AEB"/>
    <w:rsid w:val="00DE0EEE"/>
    <w:rsid w:val="00DE1EC9"/>
    <w:rsid w:val="00DE23F3"/>
    <w:rsid w:val="00DE2E1F"/>
    <w:rsid w:val="00DE3581"/>
    <w:rsid w:val="00DE5520"/>
    <w:rsid w:val="00DE5FBA"/>
    <w:rsid w:val="00DE645B"/>
    <w:rsid w:val="00DE6622"/>
    <w:rsid w:val="00DE6F21"/>
    <w:rsid w:val="00DE70A6"/>
    <w:rsid w:val="00DF042C"/>
    <w:rsid w:val="00DF0EF1"/>
    <w:rsid w:val="00DF14FE"/>
    <w:rsid w:val="00DF1BBE"/>
    <w:rsid w:val="00DF4246"/>
    <w:rsid w:val="00DF4F74"/>
    <w:rsid w:val="00DF59CA"/>
    <w:rsid w:val="00DF5B38"/>
    <w:rsid w:val="00DF7274"/>
    <w:rsid w:val="00DF7466"/>
    <w:rsid w:val="00E00766"/>
    <w:rsid w:val="00E0087D"/>
    <w:rsid w:val="00E008D1"/>
    <w:rsid w:val="00E00A57"/>
    <w:rsid w:val="00E01798"/>
    <w:rsid w:val="00E01E10"/>
    <w:rsid w:val="00E022CB"/>
    <w:rsid w:val="00E02349"/>
    <w:rsid w:val="00E0373E"/>
    <w:rsid w:val="00E03843"/>
    <w:rsid w:val="00E03EC2"/>
    <w:rsid w:val="00E048F5"/>
    <w:rsid w:val="00E04905"/>
    <w:rsid w:val="00E04F0B"/>
    <w:rsid w:val="00E054DA"/>
    <w:rsid w:val="00E10C25"/>
    <w:rsid w:val="00E112F9"/>
    <w:rsid w:val="00E1197D"/>
    <w:rsid w:val="00E1240B"/>
    <w:rsid w:val="00E129EA"/>
    <w:rsid w:val="00E13014"/>
    <w:rsid w:val="00E13EB2"/>
    <w:rsid w:val="00E147BA"/>
    <w:rsid w:val="00E175BE"/>
    <w:rsid w:val="00E176F4"/>
    <w:rsid w:val="00E2109E"/>
    <w:rsid w:val="00E21ADF"/>
    <w:rsid w:val="00E22017"/>
    <w:rsid w:val="00E22AA6"/>
    <w:rsid w:val="00E22BD4"/>
    <w:rsid w:val="00E248BE"/>
    <w:rsid w:val="00E24D0B"/>
    <w:rsid w:val="00E268E1"/>
    <w:rsid w:val="00E27A0D"/>
    <w:rsid w:val="00E27ADF"/>
    <w:rsid w:val="00E30969"/>
    <w:rsid w:val="00E30AC6"/>
    <w:rsid w:val="00E33560"/>
    <w:rsid w:val="00E33A37"/>
    <w:rsid w:val="00E33FB9"/>
    <w:rsid w:val="00E3426C"/>
    <w:rsid w:val="00E34364"/>
    <w:rsid w:val="00E345DA"/>
    <w:rsid w:val="00E349FC"/>
    <w:rsid w:val="00E34A9F"/>
    <w:rsid w:val="00E354B6"/>
    <w:rsid w:val="00E36A15"/>
    <w:rsid w:val="00E36ABF"/>
    <w:rsid w:val="00E41EC4"/>
    <w:rsid w:val="00E42903"/>
    <w:rsid w:val="00E44EED"/>
    <w:rsid w:val="00E4512F"/>
    <w:rsid w:val="00E45584"/>
    <w:rsid w:val="00E45E57"/>
    <w:rsid w:val="00E50C69"/>
    <w:rsid w:val="00E516E3"/>
    <w:rsid w:val="00E51A5A"/>
    <w:rsid w:val="00E52876"/>
    <w:rsid w:val="00E53B05"/>
    <w:rsid w:val="00E54181"/>
    <w:rsid w:val="00E54689"/>
    <w:rsid w:val="00E604D1"/>
    <w:rsid w:val="00E605C7"/>
    <w:rsid w:val="00E60BF2"/>
    <w:rsid w:val="00E60F4C"/>
    <w:rsid w:val="00E6160F"/>
    <w:rsid w:val="00E61F87"/>
    <w:rsid w:val="00E62552"/>
    <w:rsid w:val="00E62EBF"/>
    <w:rsid w:val="00E62F66"/>
    <w:rsid w:val="00E634A2"/>
    <w:rsid w:val="00E6426F"/>
    <w:rsid w:val="00E64B37"/>
    <w:rsid w:val="00E65121"/>
    <w:rsid w:val="00E65928"/>
    <w:rsid w:val="00E665FF"/>
    <w:rsid w:val="00E66A95"/>
    <w:rsid w:val="00E673B2"/>
    <w:rsid w:val="00E67409"/>
    <w:rsid w:val="00E676A7"/>
    <w:rsid w:val="00E67D43"/>
    <w:rsid w:val="00E7009A"/>
    <w:rsid w:val="00E7055C"/>
    <w:rsid w:val="00E7064F"/>
    <w:rsid w:val="00E71B6E"/>
    <w:rsid w:val="00E72EDE"/>
    <w:rsid w:val="00E73F44"/>
    <w:rsid w:val="00E74D93"/>
    <w:rsid w:val="00E74FDD"/>
    <w:rsid w:val="00E76624"/>
    <w:rsid w:val="00E76750"/>
    <w:rsid w:val="00E76753"/>
    <w:rsid w:val="00E76834"/>
    <w:rsid w:val="00E77C80"/>
    <w:rsid w:val="00E80907"/>
    <w:rsid w:val="00E83960"/>
    <w:rsid w:val="00E83E17"/>
    <w:rsid w:val="00E842FC"/>
    <w:rsid w:val="00E844B4"/>
    <w:rsid w:val="00E84696"/>
    <w:rsid w:val="00E848CB"/>
    <w:rsid w:val="00E85B84"/>
    <w:rsid w:val="00E863D3"/>
    <w:rsid w:val="00E8720A"/>
    <w:rsid w:val="00E87E17"/>
    <w:rsid w:val="00E9098E"/>
    <w:rsid w:val="00E91846"/>
    <w:rsid w:val="00E92D96"/>
    <w:rsid w:val="00E9372D"/>
    <w:rsid w:val="00E93CFF"/>
    <w:rsid w:val="00E93E30"/>
    <w:rsid w:val="00E9541A"/>
    <w:rsid w:val="00E954BC"/>
    <w:rsid w:val="00E95A1D"/>
    <w:rsid w:val="00E961FC"/>
    <w:rsid w:val="00E96381"/>
    <w:rsid w:val="00E9646C"/>
    <w:rsid w:val="00E9647F"/>
    <w:rsid w:val="00E972F4"/>
    <w:rsid w:val="00E97979"/>
    <w:rsid w:val="00E97BED"/>
    <w:rsid w:val="00E97FDE"/>
    <w:rsid w:val="00EA0EB0"/>
    <w:rsid w:val="00EA1E64"/>
    <w:rsid w:val="00EA3374"/>
    <w:rsid w:val="00EA4BBC"/>
    <w:rsid w:val="00EA51C9"/>
    <w:rsid w:val="00EA5B56"/>
    <w:rsid w:val="00EA6C5E"/>
    <w:rsid w:val="00EA6D93"/>
    <w:rsid w:val="00EA7DF4"/>
    <w:rsid w:val="00EA7FC6"/>
    <w:rsid w:val="00EB101B"/>
    <w:rsid w:val="00EB17DA"/>
    <w:rsid w:val="00EB2A9A"/>
    <w:rsid w:val="00EB4647"/>
    <w:rsid w:val="00EB47EB"/>
    <w:rsid w:val="00EB485E"/>
    <w:rsid w:val="00EB579F"/>
    <w:rsid w:val="00EB6E73"/>
    <w:rsid w:val="00EB7466"/>
    <w:rsid w:val="00EC05B8"/>
    <w:rsid w:val="00EC0D47"/>
    <w:rsid w:val="00EC22DA"/>
    <w:rsid w:val="00EC431F"/>
    <w:rsid w:val="00EC44E0"/>
    <w:rsid w:val="00EC4EAF"/>
    <w:rsid w:val="00EC7E20"/>
    <w:rsid w:val="00ED1750"/>
    <w:rsid w:val="00ED25A0"/>
    <w:rsid w:val="00ED26EE"/>
    <w:rsid w:val="00ED2815"/>
    <w:rsid w:val="00ED2AFC"/>
    <w:rsid w:val="00ED2BBE"/>
    <w:rsid w:val="00ED3424"/>
    <w:rsid w:val="00ED35B1"/>
    <w:rsid w:val="00ED3ABF"/>
    <w:rsid w:val="00ED41EE"/>
    <w:rsid w:val="00ED50A6"/>
    <w:rsid w:val="00ED51A6"/>
    <w:rsid w:val="00ED5BB8"/>
    <w:rsid w:val="00ED5F3D"/>
    <w:rsid w:val="00ED658D"/>
    <w:rsid w:val="00ED775B"/>
    <w:rsid w:val="00ED785C"/>
    <w:rsid w:val="00EE2C63"/>
    <w:rsid w:val="00EE2EA7"/>
    <w:rsid w:val="00EE5695"/>
    <w:rsid w:val="00EE677D"/>
    <w:rsid w:val="00EE73A8"/>
    <w:rsid w:val="00EE7A17"/>
    <w:rsid w:val="00EF0238"/>
    <w:rsid w:val="00EF0AA9"/>
    <w:rsid w:val="00EF0C99"/>
    <w:rsid w:val="00EF1D45"/>
    <w:rsid w:val="00EF2968"/>
    <w:rsid w:val="00EF3707"/>
    <w:rsid w:val="00EF53BF"/>
    <w:rsid w:val="00EF5798"/>
    <w:rsid w:val="00EF6584"/>
    <w:rsid w:val="00EF7059"/>
    <w:rsid w:val="00EF7A10"/>
    <w:rsid w:val="00F00BBE"/>
    <w:rsid w:val="00F02C54"/>
    <w:rsid w:val="00F0464E"/>
    <w:rsid w:val="00F04C51"/>
    <w:rsid w:val="00F05E69"/>
    <w:rsid w:val="00F06661"/>
    <w:rsid w:val="00F069DE"/>
    <w:rsid w:val="00F07E50"/>
    <w:rsid w:val="00F122A9"/>
    <w:rsid w:val="00F1256A"/>
    <w:rsid w:val="00F12768"/>
    <w:rsid w:val="00F13332"/>
    <w:rsid w:val="00F13C15"/>
    <w:rsid w:val="00F13F79"/>
    <w:rsid w:val="00F142F0"/>
    <w:rsid w:val="00F14B7F"/>
    <w:rsid w:val="00F16250"/>
    <w:rsid w:val="00F16E46"/>
    <w:rsid w:val="00F1720F"/>
    <w:rsid w:val="00F17397"/>
    <w:rsid w:val="00F175CF"/>
    <w:rsid w:val="00F17812"/>
    <w:rsid w:val="00F209F8"/>
    <w:rsid w:val="00F21160"/>
    <w:rsid w:val="00F21802"/>
    <w:rsid w:val="00F2237C"/>
    <w:rsid w:val="00F26586"/>
    <w:rsid w:val="00F265FA"/>
    <w:rsid w:val="00F27465"/>
    <w:rsid w:val="00F310F5"/>
    <w:rsid w:val="00F3140D"/>
    <w:rsid w:val="00F31534"/>
    <w:rsid w:val="00F31618"/>
    <w:rsid w:val="00F31B79"/>
    <w:rsid w:val="00F31C26"/>
    <w:rsid w:val="00F321DE"/>
    <w:rsid w:val="00F33E79"/>
    <w:rsid w:val="00F33FA2"/>
    <w:rsid w:val="00F34B0D"/>
    <w:rsid w:val="00F37ABD"/>
    <w:rsid w:val="00F41416"/>
    <w:rsid w:val="00F42455"/>
    <w:rsid w:val="00F4267D"/>
    <w:rsid w:val="00F440AB"/>
    <w:rsid w:val="00F44395"/>
    <w:rsid w:val="00F443FA"/>
    <w:rsid w:val="00F44FB0"/>
    <w:rsid w:val="00F461E0"/>
    <w:rsid w:val="00F500AA"/>
    <w:rsid w:val="00F5047D"/>
    <w:rsid w:val="00F5124E"/>
    <w:rsid w:val="00F51EF2"/>
    <w:rsid w:val="00F525C1"/>
    <w:rsid w:val="00F52C14"/>
    <w:rsid w:val="00F5446A"/>
    <w:rsid w:val="00F55339"/>
    <w:rsid w:val="00F56FDF"/>
    <w:rsid w:val="00F57232"/>
    <w:rsid w:val="00F57876"/>
    <w:rsid w:val="00F57913"/>
    <w:rsid w:val="00F603B3"/>
    <w:rsid w:val="00F608E7"/>
    <w:rsid w:val="00F610B2"/>
    <w:rsid w:val="00F6140B"/>
    <w:rsid w:val="00F61855"/>
    <w:rsid w:val="00F61B07"/>
    <w:rsid w:val="00F61E02"/>
    <w:rsid w:val="00F62539"/>
    <w:rsid w:val="00F6286B"/>
    <w:rsid w:val="00F62C6D"/>
    <w:rsid w:val="00F633C0"/>
    <w:rsid w:val="00F63420"/>
    <w:rsid w:val="00F63D1D"/>
    <w:rsid w:val="00F63FBA"/>
    <w:rsid w:val="00F6412E"/>
    <w:rsid w:val="00F64353"/>
    <w:rsid w:val="00F64896"/>
    <w:rsid w:val="00F64EE0"/>
    <w:rsid w:val="00F65894"/>
    <w:rsid w:val="00F66018"/>
    <w:rsid w:val="00F6708B"/>
    <w:rsid w:val="00F7017F"/>
    <w:rsid w:val="00F706DB"/>
    <w:rsid w:val="00F712F1"/>
    <w:rsid w:val="00F7181D"/>
    <w:rsid w:val="00F72070"/>
    <w:rsid w:val="00F73570"/>
    <w:rsid w:val="00F73575"/>
    <w:rsid w:val="00F767FF"/>
    <w:rsid w:val="00F7741F"/>
    <w:rsid w:val="00F774C6"/>
    <w:rsid w:val="00F7792E"/>
    <w:rsid w:val="00F77A62"/>
    <w:rsid w:val="00F81886"/>
    <w:rsid w:val="00F81D44"/>
    <w:rsid w:val="00F82670"/>
    <w:rsid w:val="00F83BAC"/>
    <w:rsid w:val="00F83D9E"/>
    <w:rsid w:val="00F83F20"/>
    <w:rsid w:val="00F85000"/>
    <w:rsid w:val="00F85B9A"/>
    <w:rsid w:val="00F85F6A"/>
    <w:rsid w:val="00F861BF"/>
    <w:rsid w:val="00F86482"/>
    <w:rsid w:val="00F872DC"/>
    <w:rsid w:val="00F90E3B"/>
    <w:rsid w:val="00F919B9"/>
    <w:rsid w:val="00F93D6A"/>
    <w:rsid w:val="00F94014"/>
    <w:rsid w:val="00F94465"/>
    <w:rsid w:val="00F945AB"/>
    <w:rsid w:val="00F9579C"/>
    <w:rsid w:val="00F958EF"/>
    <w:rsid w:val="00F9630E"/>
    <w:rsid w:val="00F970F6"/>
    <w:rsid w:val="00FA0534"/>
    <w:rsid w:val="00FA0D24"/>
    <w:rsid w:val="00FA15B7"/>
    <w:rsid w:val="00FA1E77"/>
    <w:rsid w:val="00FA2C7E"/>
    <w:rsid w:val="00FA3DF6"/>
    <w:rsid w:val="00FA3FA4"/>
    <w:rsid w:val="00FA4C4D"/>
    <w:rsid w:val="00FA59EC"/>
    <w:rsid w:val="00FA5AD4"/>
    <w:rsid w:val="00FA65E8"/>
    <w:rsid w:val="00FA7B3F"/>
    <w:rsid w:val="00FB0EA6"/>
    <w:rsid w:val="00FB0FED"/>
    <w:rsid w:val="00FB156C"/>
    <w:rsid w:val="00FB2174"/>
    <w:rsid w:val="00FB2B0F"/>
    <w:rsid w:val="00FB347D"/>
    <w:rsid w:val="00FB73DF"/>
    <w:rsid w:val="00FC176E"/>
    <w:rsid w:val="00FC1BF5"/>
    <w:rsid w:val="00FC452D"/>
    <w:rsid w:val="00FC4991"/>
    <w:rsid w:val="00FC632C"/>
    <w:rsid w:val="00FC6CDF"/>
    <w:rsid w:val="00FC78AE"/>
    <w:rsid w:val="00FC7E60"/>
    <w:rsid w:val="00FC7E84"/>
    <w:rsid w:val="00FD0D6C"/>
    <w:rsid w:val="00FD1144"/>
    <w:rsid w:val="00FD1604"/>
    <w:rsid w:val="00FD2D19"/>
    <w:rsid w:val="00FD3A27"/>
    <w:rsid w:val="00FD3BE1"/>
    <w:rsid w:val="00FD3F05"/>
    <w:rsid w:val="00FD418A"/>
    <w:rsid w:val="00FD4430"/>
    <w:rsid w:val="00FD4F60"/>
    <w:rsid w:val="00FD53D5"/>
    <w:rsid w:val="00FD6442"/>
    <w:rsid w:val="00FD67B0"/>
    <w:rsid w:val="00FD6D1F"/>
    <w:rsid w:val="00FE05DB"/>
    <w:rsid w:val="00FE2A83"/>
    <w:rsid w:val="00FE30E1"/>
    <w:rsid w:val="00FE3694"/>
    <w:rsid w:val="00FE3B2F"/>
    <w:rsid w:val="00FE3E6D"/>
    <w:rsid w:val="00FE668F"/>
    <w:rsid w:val="00FE6781"/>
    <w:rsid w:val="00FE7336"/>
    <w:rsid w:val="00FF0722"/>
    <w:rsid w:val="00FF136C"/>
    <w:rsid w:val="00FF1805"/>
    <w:rsid w:val="00FF19E8"/>
    <w:rsid w:val="00FF26BC"/>
    <w:rsid w:val="00FF31FD"/>
    <w:rsid w:val="00FF4C0A"/>
    <w:rsid w:val="00FF6EDD"/>
    <w:rsid w:val="00FF70D3"/>
    <w:rsid w:val="00FF7E34"/>
    <w:rsid w:val="04830B07"/>
    <w:rsid w:val="04B84624"/>
    <w:rsid w:val="093F4392"/>
    <w:rsid w:val="0A0862EE"/>
    <w:rsid w:val="0A91230A"/>
    <w:rsid w:val="11B94E6A"/>
    <w:rsid w:val="12E56194"/>
    <w:rsid w:val="134E7707"/>
    <w:rsid w:val="18083CE8"/>
    <w:rsid w:val="1BFF3A52"/>
    <w:rsid w:val="1C3639F6"/>
    <w:rsid w:val="1C6040D1"/>
    <w:rsid w:val="22861646"/>
    <w:rsid w:val="2B2F61DA"/>
    <w:rsid w:val="2EAA2372"/>
    <w:rsid w:val="325338BD"/>
    <w:rsid w:val="36500E26"/>
    <w:rsid w:val="3D760C62"/>
    <w:rsid w:val="42F22AEC"/>
    <w:rsid w:val="476C3EB1"/>
    <w:rsid w:val="498D08F7"/>
    <w:rsid w:val="4F6F5F63"/>
    <w:rsid w:val="51412B24"/>
    <w:rsid w:val="533448C1"/>
    <w:rsid w:val="5467546F"/>
    <w:rsid w:val="575333D9"/>
    <w:rsid w:val="59C33231"/>
    <w:rsid w:val="59EF1CA2"/>
    <w:rsid w:val="5A441D46"/>
    <w:rsid w:val="5FB84D55"/>
    <w:rsid w:val="677071D4"/>
    <w:rsid w:val="6FCC221E"/>
    <w:rsid w:val="73AF191A"/>
    <w:rsid w:val="7876232E"/>
    <w:rsid w:val="7FDC00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qFormat/>
    <w:uiPriority w:val="0"/>
    <w:rPr>
      <w:sz w:val="24"/>
    </w:rPr>
  </w:style>
  <w:style w:type="paragraph" w:styleId="3">
    <w:name w:val="Date"/>
    <w:basedOn w:val="1"/>
    <w:next w:val="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link w:val="6"/>
    <w:qFormat/>
    <w:uiPriority w:val="0"/>
    <w:rPr>
      <w:kern w:val="2"/>
      <w:sz w:val="18"/>
      <w:szCs w:val="18"/>
    </w:rPr>
  </w:style>
  <w:style w:type="character" w:customStyle="1" w:styleId="10">
    <w:name w:val="页脚 Char"/>
    <w:link w:val="5"/>
    <w:qFormat/>
    <w:uiPriority w:val="0"/>
    <w:rPr>
      <w:kern w:val="2"/>
      <w:sz w:val="18"/>
      <w:szCs w:val="18"/>
    </w:rPr>
  </w:style>
  <w:style w:type="character" w:customStyle="1" w:styleId="11">
    <w:name w:val="称呼 Char"/>
    <w:basedOn w:val="8"/>
    <w:link w:val="2"/>
    <w:qFormat/>
    <w:uiPriority w:val="0"/>
    <w:rPr>
      <w:kern w:val="2"/>
      <w:sz w:val="24"/>
      <w:szCs w:val="24"/>
    </w:rPr>
  </w:style>
  <w:style w:type="paragraph" w:styleId="1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0645-B428-46EC-AD7B-4917834080AE}">
  <ds:schemaRefs/>
</ds:datastoreItem>
</file>

<file path=docProps/app.xml><?xml version="1.0" encoding="utf-8"?>
<Properties xmlns="http://schemas.openxmlformats.org/officeDocument/2006/extended-properties" xmlns:vt="http://schemas.openxmlformats.org/officeDocument/2006/docPropsVTypes">
  <Template>4EC9F8F8</Template>
  <Company>China</Company>
  <Pages>26</Pages>
  <Words>11563</Words>
  <Characters>1261</Characters>
  <Lines>10</Lines>
  <Paragraphs>25</Paragraphs>
  <TotalTime>1767</TotalTime>
  <ScaleCrop>false</ScaleCrop>
  <LinksUpToDate>false</LinksUpToDate>
  <CharactersWithSpaces>12799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2024-07-22T07:04:00Z</dcterms:created>
  <dc:creator>6287</dc:creator>
  <cp:lastModifiedBy>6120</cp:lastModifiedBy>
  <dcterms:modified xsi:type="dcterms:W3CDTF">2024-10-11T01:09:40Z</dcterms:modified>
  <dc:title>关于罪犯改造表现的情况报告</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B75F6360D43748FCAD9B200726024717</vt:lpwstr>
  </property>
</Properties>
</file>