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减刑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（2024）川眉狱减字第494号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罪犯王鹏（曾用名王才德），男，1987年6月20日出生，汉族，初中文化，捕前无业，住四川省仁寿县，现在四川省眉州监狱四监区服刑。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抢劫、抢夺罪，于2005年7月20日被四川省仁寿县人民法院判处有期徒刑八年，于2011年7月17日刑满释放。因犯组织卖淫罪，经四川省仁寿县人民法院于2023年6月16日以（2023）川1421刑初129号刑事判决书，判处有期徒刑二年，并处罚金人民币4万元，追缴违法所得38400元。刑期自2023年5月4日起至2025年5月1日止，</w:t>
      </w:r>
      <w:r>
        <w:rPr>
          <w:rFonts w:ascii="仿宋" w:hAnsi="仿宋" w:eastAsia="仿宋"/>
          <w:color w:val="000000" w:themeColor="text1"/>
          <w:sz w:val="32"/>
          <w:szCs w:val="32"/>
        </w:rPr>
        <w:t>2023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7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11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76分。在劳动改造中态度端正，服从安排，认真学习劳动技能，遵守劳动制度，能积极参加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财产性判项已履行，有四川省仁寿县人民法院分别于2024年6月13日、2024年6月17日出具的（2024）川1421执恢374号、（2024）川1421执1942号结案通知书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。本考核期内，共获得表扬一个余368.3分，认罪悔改表现评定结论为：确有悔改表现。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综上所述，罪犯王鹏在服刑改造期间能认罪悔罪，认真遵守法律法规及监规，接受教育改造，积极参加思想、文化、职业技术教育，积极参加劳动，努力完成劳动任务，确有悔改表现。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为此，根据《中华人民共和国监狱法》第二十九条、《中华人民共和国刑法》第七十八条、《中华人民共和国刑事诉讼法》第二百七十三条第二款的规定，建议对罪犯王鹏减刑五个月。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附：罪犯王鹏减刑材料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77071D4"/>
    <w:rsid w:val="6FCC221E"/>
    <w:rsid w:val="734F15D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2024-10-11T01:09:47Z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0C644863C7F4485C9322A956B59CE54D</vt:lpwstr>
  </property>
</Properties>
</file>