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42" w:rsidRPr="00343A42" w:rsidRDefault="00343A42" w:rsidP="00343A42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343A42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343A42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343A42" w:rsidRPr="00343A42" w:rsidRDefault="00343A42" w:rsidP="00343A42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343A42" w:rsidRPr="00343A42" w:rsidRDefault="00343A42" w:rsidP="00343A42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343A42">
        <w:rPr>
          <w:rFonts w:ascii="仿宋" w:eastAsia="仿宋" w:hAnsi="仿宋" w:cs="Times New Roman" w:hint="eastAsia"/>
          <w:sz w:val="32"/>
          <w:szCs w:val="32"/>
        </w:rPr>
        <w:t>(2024)川眉狱减字第514号</w:t>
      </w:r>
    </w:p>
    <w:p w:rsidR="00343A42" w:rsidRPr="00343A42" w:rsidRDefault="00343A42" w:rsidP="00343A42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343A42" w:rsidRPr="00343A42" w:rsidRDefault="00343A42" w:rsidP="00343A42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343A42">
        <w:rPr>
          <w:rFonts w:ascii="仿宋" w:eastAsia="仿宋" w:hAnsi="仿宋" w:cs="宋体"/>
          <w:kern w:val="0"/>
          <w:sz w:val="32"/>
          <w:szCs w:val="32"/>
        </w:rPr>
        <w:t>罪犯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李桃</w:t>
      </w:r>
      <w:r w:rsidRPr="00343A42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1979年11月30日</w:t>
      </w:r>
      <w:r w:rsidRPr="00343A42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343A42">
        <w:rPr>
          <w:rFonts w:ascii="仿宋" w:eastAsia="仿宋" w:hAnsi="仿宋" w:cs="宋体"/>
          <w:kern w:val="0"/>
          <w:sz w:val="32"/>
          <w:szCs w:val="32"/>
        </w:rPr>
        <w:t>，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343A42">
        <w:rPr>
          <w:rFonts w:ascii="仿宋" w:eastAsia="仿宋" w:hAnsi="仿宋" w:cs="宋体"/>
          <w:kern w:val="0"/>
          <w:sz w:val="32"/>
          <w:szCs w:val="32"/>
        </w:rPr>
        <w:t>，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343A42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四川省仁寿县</w:t>
      </w:r>
      <w:r w:rsidRPr="00343A42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343A42">
        <w:rPr>
          <w:rFonts w:ascii="仿宋" w:eastAsia="仿宋" w:hAnsi="仿宋" w:cs="宋体"/>
          <w:kern w:val="0"/>
          <w:sz w:val="32"/>
          <w:szCs w:val="32"/>
        </w:rPr>
        <w:t>监狱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343A42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343A42" w:rsidRPr="00343A42" w:rsidRDefault="00343A42" w:rsidP="00343A42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因犯非法持有毒品罪于2013年4月3日被判处有期徒刑七年</w:t>
      </w:r>
      <w:r w:rsidRPr="00343A42">
        <w:rPr>
          <w:rFonts w:ascii="仿宋" w:eastAsia="仿宋" w:hAnsi="仿宋" w:cs="宋体"/>
          <w:kern w:val="0"/>
          <w:sz w:val="32"/>
          <w:szCs w:val="32"/>
        </w:rPr>
        <w:t>。因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制造毒品罪</w:t>
      </w:r>
      <w:r w:rsidRPr="00343A42">
        <w:rPr>
          <w:rFonts w:ascii="仿宋" w:eastAsia="仿宋" w:hAnsi="仿宋" w:cs="宋体"/>
          <w:kern w:val="0"/>
          <w:sz w:val="32"/>
          <w:szCs w:val="32"/>
        </w:rPr>
        <w:t>，经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四川省眉山市中级人民法院</w:t>
      </w:r>
      <w:r w:rsidRPr="00343A42">
        <w:rPr>
          <w:rFonts w:ascii="仿宋" w:eastAsia="仿宋" w:hAnsi="仿宋" w:cs="宋体"/>
          <w:kern w:val="0"/>
          <w:sz w:val="32"/>
          <w:szCs w:val="32"/>
        </w:rPr>
        <w:t>于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2021年3月26日</w:t>
      </w:r>
      <w:r w:rsidRPr="00343A42">
        <w:rPr>
          <w:rFonts w:ascii="仿宋" w:eastAsia="仿宋" w:hAnsi="仿宋" w:cs="宋体"/>
          <w:kern w:val="0"/>
          <w:sz w:val="32"/>
          <w:szCs w:val="32"/>
        </w:rPr>
        <w:t>以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(2021)川14刑初8号</w:t>
      </w:r>
      <w:r w:rsidRPr="00343A42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343A42">
        <w:rPr>
          <w:rFonts w:ascii="仿宋" w:eastAsia="仿宋" w:hAnsi="仿宋" w:cs="宋体"/>
          <w:kern w:val="0"/>
          <w:sz w:val="32"/>
          <w:szCs w:val="32"/>
        </w:rPr>
        <w:t>判处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无期徒刑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剥夺政治权利终身，并处没收个人全部财产</w:t>
      </w:r>
      <w:r w:rsidRPr="00343A42">
        <w:rPr>
          <w:rFonts w:ascii="仿宋" w:eastAsia="仿宋" w:hAnsi="仿宋" w:cs="宋体"/>
          <w:kern w:val="0"/>
          <w:sz w:val="32"/>
          <w:szCs w:val="32"/>
        </w:rPr>
        <w:t>。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无期徒刑自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2021年4月13日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起。</w:t>
      </w:r>
      <w:r w:rsidRPr="00343A42">
        <w:rPr>
          <w:rFonts w:ascii="仿宋" w:eastAsia="仿宋" w:hAnsi="仿宋" w:cs="宋体"/>
          <w:kern w:val="0"/>
          <w:sz w:val="32"/>
          <w:szCs w:val="32"/>
        </w:rPr>
        <w:t>于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2021年5月11日</w:t>
      </w:r>
      <w:r w:rsidRPr="00343A42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现刑期为无期徒刑。</w:t>
      </w:r>
    </w:p>
    <w:p w:rsidR="00343A42" w:rsidRPr="00343A42" w:rsidRDefault="00343A42" w:rsidP="00343A42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343A42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343A42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343A42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343A42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 xml:space="preserve"> 财产性判项有四川省眉山市中级人民法院于2022年11月8日以（2022）川14执413号执行裁定书，裁定终结本院（2022）川14执413号案件执行。</w:t>
      </w:r>
      <w:r w:rsidRPr="00343A42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本次考核期内共计获得表扬</w:t>
      </w:r>
      <w:r w:rsidRPr="00343A42">
        <w:rPr>
          <w:rFonts w:ascii="仿宋" w:eastAsia="仿宋" w:hAnsi="仿宋" w:cs="宋体"/>
          <w:noProof/>
          <w:color w:val="000000"/>
          <w:kern w:val="0"/>
          <w:sz w:val="32"/>
          <w:szCs w:val="32"/>
        </w:rPr>
        <w:t>6</w:t>
      </w:r>
      <w:r w:rsidRPr="00343A42">
        <w:rPr>
          <w:rFonts w:ascii="仿宋" w:eastAsia="仿宋" w:hAnsi="仿宋" w:cs="宋体"/>
          <w:kern w:val="0"/>
          <w:sz w:val="32"/>
          <w:szCs w:val="32"/>
        </w:rPr>
        <w:t>个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343A42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343A42" w:rsidRPr="00343A42" w:rsidRDefault="00343A42" w:rsidP="00343A42">
      <w:pPr>
        <w:widowControl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343A42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李桃</w:t>
      </w:r>
      <w:r w:rsidRPr="00343A42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</w:t>
      </w:r>
      <w:r w:rsidRPr="00343A42">
        <w:rPr>
          <w:rFonts w:ascii="仿宋" w:eastAsia="仿宋" w:hAnsi="仿宋" w:cs="宋体"/>
          <w:color w:val="000000"/>
          <w:kern w:val="0"/>
          <w:sz w:val="32"/>
          <w:szCs w:val="32"/>
        </w:rPr>
        <w:t>确有悔改表现。该犯系</w:t>
      </w:r>
      <w:r w:rsidRPr="00343A42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累犯、毒品再犯</w:t>
      </w:r>
      <w:r w:rsidRPr="00343A42">
        <w:rPr>
          <w:rFonts w:ascii="仿宋" w:eastAsia="仿宋" w:hAnsi="仿宋" w:cs="宋体"/>
          <w:color w:val="000000"/>
          <w:kern w:val="0"/>
          <w:sz w:val="32"/>
          <w:szCs w:val="32"/>
        </w:rPr>
        <w:t>，依法应当从严。</w:t>
      </w:r>
    </w:p>
    <w:p w:rsidR="00343A42" w:rsidRPr="00343A42" w:rsidRDefault="00343A42" w:rsidP="00343A42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/>
          <w:color w:val="000000"/>
          <w:kern w:val="0"/>
          <w:sz w:val="32"/>
          <w:szCs w:val="32"/>
        </w:rPr>
        <w:lastRenderedPageBreak/>
        <w:t>为此，根据《中</w:t>
      </w:r>
      <w:r w:rsidRPr="00343A42">
        <w:rPr>
          <w:rFonts w:ascii="仿宋" w:eastAsia="仿宋" w:hAnsi="仿宋" w:cs="宋体"/>
          <w:kern w:val="0"/>
          <w:sz w:val="32"/>
          <w:szCs w:val="32"/>
        </w:rPr>
        <w:t>华人民共和国监狱法》笫二十九条、《中华人民共和国刑法》笫七十八条、《中华人民共和国刑事诉讼法》第二百七十三条第二款的规定，建议对罪犯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李桃减为有期徒刑二十二年，剥夺政治权利改为八年</w:t>
      </w:r>
      <w:r w:rsidRPr="00343A42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343A42" w:rsidRPr="00343A42" w:rsidRDefault="00343A42" w:rsidP="00343A42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343A42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343A42" w:rsidRPr="00343A42" w:rsidRDefault="00343A42" w:rsidP="00343A42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高级</w:t>
      </w:r>
      <w:r w:rsidRPr="00343A42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343A42" w:rsidRPr="00343A42" w:rsidRDefault="00343A42" w:rsidP="00343A42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343A42" w:rsidRPr="00343A42" w:rsidRDefault="00343A42" w:rsidP="00343A42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343A42" w:rsidRPr="00343A42" w:rsidRDefault="00343A42" w:rsidP="00343A42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343A42" w:rsidRPr="00343A42" w:rsidRDefault="00343A42" w:rsidP="00343A42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343A42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343A42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343A42" w:rsidRPr="00343A42" w:rsidRDefault="00343A42" w:rsidP="00343A42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343A42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343A42" w:rsidRPr="00343A42" w:rsidRDefault="00343A42" w:rsidP="00343A42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43A42" w:rsidRPr="00343A42" w:rsidRDefault="00343A42" w:rsidP="00343A42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43A42" w:rsidRPr="00343A42" w:rsidRDefault="00343A42" w:rsidP="00343A42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343A42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343A42">
        <w:rPr>
          <w:rFonts w:ascii="仿宋" w:eastAsia="仿宋" w:hAnsi="仿宋" w:cs="宋体" w:hint="eastAsia"/>
          <w:noProof/>
          <w:kern w:val="0"/>
          <w:sz w:val="32"/>
          <w:szCs w:val="32"/>
        </w:rPr>
        <w:t>李桃</w:t>
      </w:r>
      <w:r w:rsidRPr="00343A42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343A42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43A42"/>
    <w:rsid w:val="00390DFD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888BB41C.dotm</Template>
  <TotalTime>0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2024-09-29T06:45:00Z</dcterms:modified>
</cp:coreProperties>
</file>