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60" w:rsidRPr="00786860" w:rsidRDefault="00786860" w:rsidP="00786860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786860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786860" w:rsidRPr="00786860" w:rsidRDefault="00786860" w:rsidP="00786860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786860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786860" w:rsidRPr="00786860" w:rsidRDefault="00786860" w:rsidP="00786860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786860" w:rsidRPr="00786860" w:rsidRDefault="00786860" w:rsidP="00786860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（2024）川眉狱减字第465号</w:t>
      </w:r>
    </w:p>
    <w:p w:rsidR="00786860" w:rsidRPr="00786860" w:rsidRDefault="00786860" w:rsidP="00786860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786860" w:rsidRPr="00786860" w:rsidRDefault="00786860" w:rsidP="00786860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罪犯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张雪云</w:t>
      </w:r>
      <w:r w:rsidRPr="00786860">
        <w:rPr>
          <w:rFonts w:ascii="仿宋" w:eastAsia="仿宋" w:hAnsi="仿宋" w:cs="Times New Roman" w:hint="eastAsia"/>
          <w:sz w:val="32"/>
          <w:szCs w:val="32"/>
        </w:rPr>
        <w:t>，男，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2000年8月20日出生</w:t>
      </w:r>
      <w:r w:rsidRPr="00786860">
        <w:rPr>
          <w:rFonts w:ascii="仿宋" w:eastAsia="仿宋" w:hAnsi="仿宋" w:cs="Times New Roman" w:hint="eastAsia"/>
          <w:sz w:val="32"/>
          <w:szCs w:val="32"/>
        </w:rPr>
        <w:t>，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786860">
        <w:rPr>
          <w:rFonts w:ascii="仿宋" w:eastAsia="仿宋" w:hAnsi="仿宋" w:cs="Times New Roman" w:hint="eastAsia"/>
          <w:sz w:val="32"/>
          <w:szCs w:val="32"/>
        </w:rPr>
        <w:t>，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高中文化</w:t>
      </w:r>
      <w:r w:rsidRPr="00786860">
        <w:rPr>
          <w:rFonts w:ascii="仿宋" w:eastAsia="仿宋" w:hAnsi="仿宋" w:cs="Times New Roman" w:hint="eastAsia"/>
          <w:sz w:val="32"/>
          <w:szCs w:val="32"/>
        </w:rPr>
        <w:t>，户籍所在地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四川省乐山市</w:t>
      </w:r>
      <w:bookmarkStart w:id="0" w:name="_GoBack"/>
      <w:bookmarkEnd w:id="0"/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五通桥区，</w:t>
      </w:r>
      <w:r w:rsidRPr="00786860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</w:p>
    <w:p w:rsidR="00786860" w:rsidRPr="00786860" w:rsidRDefault="00786860" w:rsidP="00786860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因犯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寻衅滋事罪、抢劫罪、聚众斗殴罪</w:t>
      </w:r>
      <w:r w:rsidRPr="00786860">
        <w:rPr>
          <w:rFonts w:ascii="仿宋" w:eastAsia="仿宋" w:hAnsi="仿宋" w:cs="Times New Roman" w:hint="eastAsia"/>
          <w:sz w:val="32"/>
          <w:szCs w:val="32"/>
        </w:rPr>
        <w:t>，经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四川省乐山市市中区人民法院</w:t>
      </w:r>
      <w:r w:rsidRPr="00786860">
        <w:rPr>
          <w:rFonts w:ascii="仿宋" w:eastAsia="仿宋" w:hAnsi="仿宋" w:cs="Times New Roman" w:hint="eastAsia"/>
          <w:sz w:val="32"/>
          <w:szCs w:val="32"/>
        </w:rPr>
        <w:t>于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2021年12月24日</w:t>
      </w:r>
      <w:r w:rsidRPr="00786860">
        <w:rPr>
          <w:rFonts w:ascii="仿宋" w:eastAsia="仿宋" w:hAnsi="仿宋" w:cs="Times New Roman" w:hint="eastAsia"/>
          <w:sz w:val="32"/>
          <w:szCs w:val="32"/>
        </w:rPr>
        <w:t>以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(2021)川1102刑初216号刑事判决书</w:t>
      </w:r>
      <w:r w:rsidRPr="00786860">
        <w:rPr>
          <w:rFonts w:ascii="仿宋" w:eastAsia="仿宋" w:hAnsi="仿宋" w:cs="Times New Roman" w:hint="eastAsia"/>
          <w:sz w:val="32"/>
          <w:szCs w:val="32"/>
        </w:rPr>
        <w:t>，判处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有期徒刑八年六个月</w:t>
      </w:r>
      <w:r w:rsidRPr="00786860">
        <w:rPr>
          <w:rFonts w:ascii="仿宋" w:eastAsia="仿宋" w:hAnsi="仿宋" w:cs="Times New Roman" w:hint="eastAsia"/>
          <w:sz w:val="32"/>
          <w:szCs w:val="32"/>
        </w:rPr>
        <w:t>，并处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罚金人民币八千元，刑期自</w:t>
      </w:r>
      <w:r w:rsidRPr="00786860">
        <w:rPr>
          <w:rFonts w:ascii="仿宋" w:eastAsia="仿宋" w:hAnsi="仿宋" w:cs="Times New Roman"/>
          <w:noProof/>
          <w:sz w:val="32"/>
          <w:szCs w:val="32"/>
        </w:rPr>
        <w:t>2020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年</w:t>
      </w:r>
      <w:r w:rsidRPr="00786860">
        <w:rPr>
          <w:rFonts w:ascii="仿宋" w:eastAsia="仿宋" w:hAnsi="仿宋" w:cs="Times New Roman"/>
          <w:noProof/>
          <w:sz w:val="32"/>
          <w:szCs w:val="32"/>
        </w:rPr>
        <w:t>11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月</w:t>
      </w:r>
      <w:r w:rsidRPr="00786860">
        <w:rPr>
          <w:rFonts w:ascii="仿宋" w:eastAsia="仿宋" w:hAnsi="仿宋" w:cs="Times New Roman"/>
          <w:noProof/>
          <w:sz w:val="32"/>
          <w:szCs w:val="32"/>
        </w:rPr>
        <w:t>26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日</w:t>
      </w:r>
      <w:r w:rsidRPr="00786860">
        <w:rPr>
          <w:rFonts w:ascii="仿宋" w:eastAsia="仿宋" w:hAnsi="仿宋" w:cs="Times New Roman"/>
          <w:noProof/>
          <w:sz w:val="32"/>
          <w:szCs w:val="32"/>
        </w:rPr>
        <w:t>起至2029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年</w:t>
      </w:r>
      <w:r w:rsidRPr="00786860">
        <w:rPr>
          <w:rFonts w:ascii="仿宋" w:eastAsia="仿宋" w:hAnsi="仿宋" w:cs="Times New Roman"/>
          <w:noProof/>
          <w:sz w:val="32"/>
          <w:szCs w:val="32"/>
        </w:rPr>
        <w:t>5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月</w:t>
      </w:r>
      <w:r w:rsidRPr="00786860">
        <w:rPr>
          <w:rFonts w:ascii="仿宋" w:eastAsia="仿宋" w:hAnsi="仿宋" w:cs="Times New Roman"/>
          <w:noProof/>
          <w:sz w:val="32"/>
          <w:szCs w:val="32"/>
        </w:rPr>
        <w:t>25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日</w:t>
      </w:r>
      <w:r w:rsidRPr="00786860">
        <w:rPr>
          <w:rFonts w:ascii="仿宋" w:eastAsia="仿宋" w:hAnsi="仿宋" w:cs="Times New Roman"/>
          <w:noProof/>
          <w:sz w:val="32"/>
          <w:szCs w:val="32"/>
        </w:rPr>
        <w:t>止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。于2022年5月31日送我狱服刑改造。</w:t>
      </w:r>
    </w:p>
    <w:p w:rsidR="00786860" w:rsidRPr="00786860" w:rsidRDefault="00786860" w:rsidP="00786860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786860" w:rsidRPr="00786860" w:rsidRDefault="00786860" w:rsidP="00786860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88</w:t>
      </w:r>
      <w:r w:rsidRPr="00786860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乐山市市中区人民法院执行通知书载明罚金人民币八千元已缴纳。</w:t>
      </w:r>
      <w:r w:rsidRPr="00786860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4</w:t>
      </w:r>
      <w:r w:rsidRPr="00786860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786860" w:rsidRPr="00786860" w:rsidRDefault="00786860" w:rsidP="00786860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lastRenderedPageBreak/>
        <w:t>综上所述，罪犯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张雪云</w:t>
      </w:r>
      <w:r w:rsidRPr="00786860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786860" w:rsidRPr="00786860" w:rsidRDefault="00786860" w:rsidP="00786860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张雪云</w:t>
      </w:r>
      <w:r w:rsidRPr="00786860">
        <w:rPr>
          <w:rFonts w:ascii="仿宋" w:eastAsia="仿宋" w:hAnsi="仿宋" w:cs="Times New Roman" w:hint="eastAsia"/>
          <w:sz w:val="32"/>
          <w:szCs w:val="32"/>
        </w:rPr>
        <w:t>减刑五个月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786860" w:rsidRPr="00786860" w:rsidRDefault="00786860" w:rsidP="00786860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786860" w:rsidRPr="00786860" w:rsidRDefault="00786860" w:rsidP="00786860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786860" w:rsidRPr="00786860" w:rsidRDefault="00786860" w:rsidP="00786860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786860" w:rsidRPr="00786860" w:rsidRDefault="00786860" w:rsidP="00786860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786860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786860" w:rsidRPr="00786860" w:rsidRDefault="00786860" w:rsidP="00786860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786860" w:rsidRPr="00786860" w:rsidRDefault="00786860" w:rsidP="00786860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1E78DF" w:rsidRPr="00E82017" w:rsidRDefault="00786860" w:rsidP="00786860">
      <w:pPr>
        <w:spacing w:line="580" w:lineRule="exact"/>
      </w:pPr>
      <w:r w:rsidRPr="00786860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786860">
        <w:rPr>
          <w:rFonts w:ascii="仿宋" w:eastAsia="仿宋" w:hAnsi="仿宋" w:cs="Times New Roman" w:hint="eastAsia"/>
          <w:noProof/>
          <w:sz w:val="32"/>
          <w:szCs w:val="32"/>
        </w:rPr>
        <w:t>张雪云</w:t>
      </w:r>
      <w:r w:rsidRPr="00786860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E78DF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1B93"/>
    <w:rsid w:val="00635D31"/>
    <w:rsid w:val="006426E3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86860"/>
    <w:rsid w:val="00796CC2"/>
    <w:rsid w:val="007A186D"/>
    <w:rsid w:val="007E7B2B"/>
    <w:rsid w:val="007F19C4"/>
    <w:rsid w:val="007F3F80"/>
    <w:rsid w:val="008132F0"/>
    <w:rsid w:val="008C7E69"/>
    <w:rsid w:val="009057B9"/>
    <w:rsid w:val="009266A1"/>
    <w:rsid w:val="00951194"/>
    <w:rsid w:val="009A3700"/>
    <w:rsid w:val="00A04AED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6E9103-B995-40BC-8045-FF887E31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945</TotalTime>
  <Pages>2</Pages>
  <Words>642</Words>
  <Characters>59</Characters>
  <Application>Microsoft Office Word</Application>
  <DocSecurity>0</DocSecurity>
  <Lines>1</Lines>
  <Paragraphs>1</Paragraphs>
  <ScaleCrop>false</ScaleCrop>
  <Company>China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125</cp:revision>
  <cp:lastPrinted>2022-06-22T02:19:00Z</cp:lastPrinted>
  <dcterms:created xsi:type="dcterms:W3CDTF">2022-03-23T06:35:00Z</dcterms:created>
  <dcterms:modified xsi:type="dcterms:W3CDTF">2024-10-10T01:42:00Z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