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4D1" w:rsidRPr="00DE54D1" w:rsidRDefault="00DE54D1" w:rsidP="00DE54D1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DE54D1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DE54D1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DE54D1" w:rsidRPr="00DE54D1" w:rsidRDefault="00DE54D1" w:rsidP="00DE54D1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DE54D1" w:rsidRPr="00DE54D1" w:rsidRDefault="00DE54D1" w:rsidP="00DE54D1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DE54D1">
        <w:rPr>
          <w:rFonts w:ascii="仿宋" w:eastAsia="仿宋" w:hAnsi="仿宋" w:cs="Times New Roman" w:hint="eastAsia"/>
          <w:sz w:val="32"/>
          <w:szCs w:val="32"/>
        </w:rPr>
        <w:t>(2024)川眉狱减字第505号</w:t>
      </w:r>
    </w:p>
    <w:p w:rsidR="00DE54D1" w:rsidRPr="00DE54D1" w:rsidRDefault="00DE54D1" w:rsidP="00DE54D1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DE54D1" w:rsidRPr="00DE54D1" w:rsidRDefault="00DE54D1" w:rsidP="00DE54D1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DE54D1">
        <w:rPr>
          <w:rFonts w:ascii="仿宋" w:eastAsia="仿宋" w:hAnsi="仿宋" w:cs="宋体"/>
          <w:kern w:val="0"/>
          <w:sz w:val="32"/>
          <w:szCs w:val="32"/>
        </w:rPr>
        <w:t>罪犯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张攀</w:t>
      </w:r>
      <w:r w:rsidRPr="00DE54D1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1994年5月20日</w:t>
      </w:r>
      <w:r w:rsidRPr="00DE54D1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DE54D1">
        <w:rPr>
          <w:rFonts w:ascii="仿宋" w:eastAsia="仿宋" w:hAnsi="仿宋" w:cs="宋体"/>
          <w:kern w:val="0"/>
          <w:sz w:val="32"/>
          <w:szCs w:val="32"/>
        </w:rPr>
        <w:t>，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初中文化</w:t>
      </w:r>
      <w:r w:rsidRPr="00DE54D1">
        <w:rPr>
          <w:rFonts w:ascii="仿宋" w:eastAsia="仿宋" w:hAnsi="仿宋" w:cs="宋体"/>
          <w:kern w:val="0"/>
          <w:sz w:val="32"/>
          <w:szCs w:val="32"/>
        </w:rPr>
        <w:t>，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DE54D1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四川省仁寿县</w:t>
      </w:r>
      <w:r w:rsidRPr="00DE54D1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DE54D1">
        <w:rPr>
          <w:rFonts w:ascii="仿宋" w:eastAsia="仿宋" w:hAnsi="仿宋" w:cs="宋体"/>
          <w:kern w:val="0"/>
          <w:sz w:val="32"/>
          <w:szCs w:val="32"/>
        </w:rPr>
        <w:t>监狱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DE54D1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DE54D1" w:rsidRPr="00DE54D1" w:rsidRDefault="00DE54D1" w:rsidP="00DE54D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/>
          <w:kern w:val="0"/>
          <w:sz w:val="32"/>
          <w:szCs w:val="32"/>
        </w:rPr>
        <w:t>因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诈骗罪、侵犯公民个人信息罪</w:t>
      </w:r>
      <w:r w:rsidRPr="00DE54D1">
        <w:rPr>
          <w:rFonts w:ascii="仿宋" w:eastAsia="仿宋" w:hAnsi="仿宋" w:cs="宋体"/>
          <w:kern w:val="0"/>
          <w:sz w:val="32"/>
          <w:szCs w:val="32"/>
        </w:rPr>
        <w:t>，经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四川省仁寿县人民法院</w:t>
      </w:r>
      <w:r w:rsidRPr="00DE54D1">
        <w:rPr>
          <w:rFonts w:ascii="仿宋" w:eastAsia="仿宋" w:hAnsi="仿宋" w:cs="宋体"/>
          <w:kern w:val="0"/>
          <w:sz w:val="32"/>
          <w:szCs w:val="32"/>
        </w:rPr>
        <w:t>于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2021年5月17日</w:t>
      </w:r>
      <w:r w:rsidRPr="00DE54D1">
        <w:rPr>
          <w:rFonts w:ascii="仿宋" w:eastAsia="仿宋" w:hAnsi="仿宋" w:cs="宋体"/>
          <w:kern w:val="0"/>
          <w:sz w:val="32"/>
          <w:szCs w:val="32"/>
        </w:rPr>
        <w:t>以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(2020)川1421刑初第328号</w:t>
      </w:r>
      <w:r w:rsidRPr="00DE54D1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，数罪并罚，决定执行有期徒刑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五年六个月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罚金人民币二万五千元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连带退赔被害人损失</w:t>
      </w:r>
      <w:r w:rsidRPr="00DE54D1">
        <w:rPr>
          <w:rFonts w:ascii="仿宋" w:eastAsia="仿宋" w:hAnsi="仿宋" w:cs="宋体"/>
          <w:kern w:val="0"/>
          <w:sz w:val="32"/>
          <w:szCs w:val="32"/>
        </w:rPr>
        <w:t>。刑期自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2020年7月2日</w:t>
      </w:r>
      <w:r w:rsidRPr="00DE54D1">
        <w:rPr>
          <w:rFonts w:ascii="仿宋" w:eastAsia="仿宋" w:hAnsi="仿宋" w:cs="宋体"/>
          <w:kern w:val="0"/>
          <w:sz w:val="32"/>
          <w:szCs w:val="32"/>
        </w:rPr>
        <w:t>起至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2026年1月1日</w:t>
      </w:r>
      <w:r w:rsidRPr="00DE54D1">
        <w:rPr>
          <w:rFonts w:ascii="仿宋" w:eastAsia="仿宋" w:hAnsi="仿宋" w:cs="宋体"/>
          <w:kern w:val="0"/>
          <w:sz w:val="32"/>
          <w:szCs w:val="32"/>
        </w:rPr>
        <w:t>止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DE54D1">
        <w:rPr>
          <w:rFonts w:ascii="仿宋" w:eastAsia="仿宋" w:hAnsi="仿宋" w:cs="宋体"/>
          <w:kern w:val="0"/>
          <w:sz w:val="32"/>
          <w:szCs w:val="32"/>
        </w:rPr>
        <w:t>于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2021年6月29日</w:t>
      </w:r>
      <w:r w:rsidRPr="00DE54D1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2026年1月1日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DE54D1" w:rsidRPr="00DE54D1" w:rsidRDefault="00DE54D1" w:rsidP="00DE54D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DE54D1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DE54D1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DE54D1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DE54D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</w:t>
      </w:r>
      <w:r w:rsidRPr="00DE54D1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已执行完毕</w:t>
      </w:r>
      <w:r w:rsidRPr="00DE54D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DE54D1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DE54D1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DE54D1">
        <w:rPr>
          <w:rFonts w:ascii="仿宋" w:eastAsia="仿宋" w:hAnsi="仿宋" w:cs="宋体"/>
          <w:noProof/>
          <w:kern w:val="0"/>
          <w:sz w:val="32"/>
          <w:szCs w:val="32"/>
        </w:rPr>
        <w:t>5</w:t>
      </w:r>
      <w:r w:rsidRPr="00DE54D1">
        <w:rPr>
          <w:rFonts w:ascii="仿宋" w:eastAsia="仿宋" w:hAnsi="仿宋" w:cs="宋体"/>
          <w:kern w:val="0"/>
          <w:sz w:val="32"/>
          <w:szCs w:val="32"/>
        </w:rPr>
        <w:t>个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DE54D1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DE54D1" w:rsidRPr="00DE54D1" w:rsidRDefault="00DE54D1" w:rsidP="00DE54D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张攀</w:t>
      </w:r>
      <w:r w:rsidRPr="00DE54D1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DE54D1" w:rsidRPr="00DE54D1" w:rsidRDefault="00DE54D1" w:rsidP="00DE54D1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张攀</w:t>
      </w:r>
      <w:r w:rsidRPr="00DE54D1">
        <w:rPr>
          <w:rFonts w:ascii="仿宋" w:eastAsia="仿宋" w:hAnsi="仿宋" w:cs="宋体"/>
          <w:kern w:val="0"/>
          <w:sz w:val="32"/>
          <w:szCs w:val="32"/>
        </w:rPr>
        <w:t>减刑</w:t>
      </w:r>
      <w:r w:rsidRPr="00DE54D1">
        <w:rPr>
          <w:rFonts w:ascii="仿宋" w:eastAsia="仿宋" w:hAnsi="仿宋" w:cs="宋体" w:hint="eastAsia"/>
          <w:noProof/>
          <w:kern w:val="0"/>
          <w:sz w:val="32"/>
          <w:szCs w:val="32"/>
        </w:rPr>
        <w:t>八个月</w:t>
      </w:r>
      <w:r w:rsidRPr="00DE54D1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DE54D1" w:rsidRPr="00DE54D1" w:rsidRDefault="00DE54D1" w:rsidP="00DE54D1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 xml:space="preserve">    </w:t>
      </w:r>
      <w:r w:rsidRPr="00DE54D1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DE54D1" w:rsidRPr="00DE54D1" w:rsidRDefault="00DE54D1" w:rsidP="00DE54D1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DE54D1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DE54D1" w:rsidRPr="00DE54D1" w:rsidRDefault="00DE54D1" w:rsidP="00DE54D1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DE54D1" w:rsidRPr="00DE54D1" w:rsidRDefault="00DE54D1" w:rsidP="00DE54D1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DE54D1" w:rsidRPr="00DE54D1" w:rsidRDefault="00DE54D1" w:rsidP="00DE54D1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DE54D1" w:rsidRPr="00DE54D1" w:rsidRDefault="00DE54D1" w:rsidP="00DE54D1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DE54D1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DE54D1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DE54D1" w:rsidRPr="00DE54D1" w:rsidRDefault="00DE54D1" w:rsidP="00DE54D1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DE54D1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DE54D1" w:rsidRPr="00DE54D1" w:rsidRDefault="00DE54D1" w:rsidP="00DE54D1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DE54D1" w:rsidRPr="00DE54D1" w:rsidRDefault="00DE54D1" w:rsidP="00DE54D1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DE54D1" w:rsidRPr="00DE54D1" w:rsidRDefault="00DE54D1" w:rsidP="00DE54D1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DE54D1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DE54D1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张攀卷</w:t>
      </w:r>
      <w:r w:rsidRPr="00DE54D1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CB7A59"/>
    <w:rsid w:val="00D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2024-09-29T06:38:00Z</dcterms:modified>
</cp:coreProperties>
</file>