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537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罪犯张俊宝，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曾用名：张建宝，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男，1975年10月23日出生，回族，小学文化，原师宗县雄壁镇雨柱村会白兆村村民小组长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户籍所在地:云南省师宗县雄壁镇雨柱村委会白兆村173号，现在四川省眉州监狱六监区服刑。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2017年2月14日因殴打他人被师宗县公安局决定行政拘留12日（2017年2月14日由师宗县公安局执行，2017年2月17日被解除拘留），并处罚款600元。因非法拘禁罪、寻衅滋事罪、非法采矿罪，经云南省师宗县人民法院于2019年9月3日以(2019)云0323刑初167号刑事判决书判处有期徒刑六年六个月，并处罚金人民币二万元。因同案犯不服，提起上诉。经云南省曲靖市中级人民法院于2019年11月1日以(2019)云03刑终433号刑事裁定书裁定：驳回上诉，维持原判。刑期自2019年2月26日至2025年8月21日止。于2019年11月20日入云南省第四监狱改造，2022年1月15日转入四川省眉州监狱服刑改造。服刑期间执行刑期变动情况：经四川省眉山市中级人民法院于2023年6月25日以（2023）川14刑更387号刑事裁定书裁定减刑五个月。现刑期至2025年3月21日止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80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该犯财产性判项已履行，有师宗县人民法院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2019年12月4日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出具结案说明，载明被执行人张俊宝已缴纳罚金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20000元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综上所述，罪犯张俊宝在服刑期间，能认罪悔罪，遵守法律法规及监规，接受教育改造，积极参加思想、文化、职业技术教育，积极参加劳动，努力完成劳动任务，确有悔改表现。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为此，根据《中华人民共和国监狱法》第二十九条、《中华人民共和国刑法》第七十八条、《中华人民共和国刑事诉讼法》第二百七十三条第二款的规定，建议对罪犯张俊宝减刑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附：罪犯张俊宝卷宗材料一卷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E124D0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2024-10-10T06:55:25Z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