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（2024）川眉狱减字第486号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罪犯官红文，男，1986年2月5日出生，汉族，初中文化，住四川省威远县，现在四川省眉州监狱四监区服刑。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故意杀人罪，经广东省广州市中级人民法院于2008年8月4日以（2008）穗中法刑一初字第160号刑事附带民事判决书，判处死刑，缓期二年执行,剥夺政治权利终身，赔偿附带民事诉讼原告人共计193711.51元。在法定期限内没有上诉、抗诉，经广东省高级人民法院于2009年3月30日以（2009）粤高法刑四复字第12号刑事裁定书裁定：核准广东省广州市中级人民法院（2008）穗中法刑一初字第160号以故意杀人罪判处被告人官红文死刑，缓期二年执行，剥夺政治权利终身的刑事判决。死缓考验期自2009年7月20日起至2011年7月19日止。2009年7月21日送广东省北江监狱服刑改造，2015年10月18日转入我狱服刑改造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服刑期间执行刑期变动情况：广东省高级人民法院于2011年12月12日以（2011）粤高法刑执字第2622号刑事裁定书裁定：减为无期徒刑，剥夺政治权利终身不变；广东省高级人民法院于2014年1月20日以（2014）粤高法刑执字第628号刑事裁定书裁定：减为有期徒刑十八年，剥夺政治权利改为六年；眉山市中级人民法院于2016年6月16日以（2016）川14刑更510号刑事裁定书裁定：减刑一年十个月；四川省眉山市中级人民法院于2019年1月22日以（2019）川14刑更211号刑事裁定书裁定：减刑五个月；四川省眉山市中级人民法院于2021年9月22日以（2021）川14刑更358号刑事裁定书裁定：减刑七个月。现刑期至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2029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年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3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月</w:t>
      </w:r>
      <w:r>
        <w:rPr>
          <w:rFonts w:ascii="仿宋" w:hAnsi="仿宋" w:eastAsia="仿宋" w:cs="宋体"/>
          <w:color w:val="000000" w:themeColor="text1"/>
          <w:sz w:val="32"/>
          <w:szCs w:val="32"/>
        </w:rPr>
        <w:t>19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日止。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82分。在劳动改造中态度端正，服从安排，认真学习劳动技能，遵守劳动制度，能积极参加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财产性判项有广东省广州市中级人民法院于2010年11月2日出具的（2009）穗中法执字第1568号执行裁定书裁定：终结本次执行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。本考核期内，共获得表扬八个，认罪悔改表现评定结论为：确有悔改表现。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官红文在服刑改造期间能认罪悔罪，认真遵守法律法规及监规，接受教育改造，积极参加思想、文化、职业技术教育，积极参加劳动，努力完成劳动任务，确有悔改表现。该犯犯故意杀人罪判死缓，依法应当从严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为此，根据《中华人民共和国监狱法》第二十九条、《中华人民共和国刑法》第七十八条、《中华人民共和国刑事诉讼法》第二百七十三条第二款的规定，建议对罪犯官红文减刑七个月。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附：罪犯官红文减刑材料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AF191A"/>
    <w:rsid w:val="7876232E"/>
    <w:rsid w:val="7A490449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2024-10-11T01:09:41Z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4A2B19A7BE7E4150A3384234135A03E2</vt:lpwstr>
  </property>
</Properties>
</file>