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F5" w:rsidRPr="008779F5" w:rsidRDefault="008779F5" w:rsidP="008779F5">
      <w:pPr>
        <w:spacing w:line="56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8779F5">
        <w:rPr>
          <w:rFonts w:ascii="黑体" w:eastAsia="黑体" w:hAnsi="黑体" w:cs="Times New Roman" w:hint="eastAsia"/>
          <w:b/>
          <w:sz w:val="44"/>
          <w:szCs w:val="44"/>
        </w:rPr>
        <w:t>四川省眉州监狱</w:t>
      </w:r>
    </w:p>
    <w:p w:rsidR="008779F5" w:rsidRPr="008779F5" w:rsidRDefault="008779F5" w:rsidP="008779F5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  <w:r w:rsidRPr="008779F5">
        <w:rPr>
          <w:rFonts w:ascii="黑体" w:eastAsia="黑体" w:hAnsi="黑体" w:cs="Times New Roman" w:hint="eastAsia"/>
          <w:b/>
          <w:spacing w:val="50"/>
          <w:sz w:val="44"/>
          <w:szCs w:val="44"/>
        </w:rPr>
        <w:t>报请减刑建议书</w:t>
      </w:r>
    </w:p>
    <w:p w:rsidR="008779F5" w:rsidRPr="008779F5" w:rsidRDefault="008779F5" w:rsidP="008779F5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</w:p>
    <w:p w:rsidR="008779F5" w:rsidRPr="008779F5" w:rsidRDefault="008779F5" w:rsidP="008779F5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8779F5">
        <w:rPr>
          <w:rFonts w:ascii="仿宋" w:eastAsia="仿宋" w:hAnsi="仿宋" w:cs="Times New Roman" w:hint="eastAsia"/>
          <w:sz w:val="32"/>
          <w:szCs w:val="32"/>
        </w:rPr>
        <w:t>（2024）川眉狱减字第476号</w:t>
      </w:r>
    </w:p>
    <w:p w:rsidR="008779F5" w:rsidRPr="008779F5" w:rsidRDefault="008779F5" w:rsidP="008779F5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</w:p>
    <w:p w:rsidR="008779F5" w:rsidRPr="008779F5" w:rsidRDefault="008779F5" w:rsidP="008779F5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779F5">
        <w:rPr>
          <w:rFonts w:ascii="仿宋" w:eastAsia="仿宋" w:hAnsi="仿宋" w:cs="Times New Roman" w:hint="eastAsia"/>
          <w:sz w:val="32"/>
          <w:szCs w:val="32"/>
        </w:rPr>
        <w:t>罪犯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唐明松</w:t>
      </w:r>
      <w:r w:rsidRPr="008779F5">
        <w:rPr>
          <w:rFonts w:ascii="仿宋" w:eastAsia="仿宋" w:hAnsi="仿宋" w:cs="Times New Roman" w:hint="eastAsia"/>
          <w:sz w:val="32"/>
          <w:szCs w:val="32"/>
        </w:rPr>
        <w:t>，男，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1997年6月24日出生</w:t>
      </w:r>
      <w:r w:rsidRPr="008779F5">
        <w:rPr>
          <w:rFonts w:ascii="仿宋" w:eastAsia="仿宋" w:hAnsi="仿宋" w:cs="Times New Roman" w:hint="eastAsia"/>
          <w:sz w:val="32"/>
          <w:szCs w:val="32"/>
        </w:rPr>
        <w:t>，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汉族</w:t>
      </w:r>
      <w:r w:rsidRPr="008779F5">
        <w:rPr>
          <w:rFonts w:ascii="仿宋" w:eastAsia="仿宋" w:hAnsi="仿宋" w:cs="Times New Roman" w:hint="eastAsia"/>
          <w:sz w:val="32"/>
          <w:szCs w:val="32"/>
        </w:rPr>
        <w:t>，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小学文化</w:t>
      </w:r>
      <w:r w:rsidRPr="008779F5">
        <w:rPr>
          <w:rFonts w:ascii="仿宋" w:eastAsia="仿宋" w:hAnsi="仿宋" w:cs="Times New Roman" w:hint="eastAsia"/>
          <w:sz w:val="32"/>
          <w:szCs w:val="32"/>
        </w:rPr>
        <w:t>，住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贵州省威宁县，</w:t>
      </w:r>
      <w:r w:rsidRPr="008779F5">
        <w:rPr>
          <w:rFonts w:ascii="仿宋" w:eastAsia="仿宋" w:hAnsi="仿宋" w:cs="Times New Roman" w:hint="eastAsia"/>
          <w:sz w:val="32"/>
          <w:szCs w:val="32"/>
        </w:rPr>
        <w:t>现在四川省眉州监狱二监区服刑。</w:t>
      </w:r>
    </w:p>
    <w:p w:rsidR="008779F5" w:rsidRPr="008779F5" w:rsidRDefault="008779F5" w:rsidP="008779F5">
      <w:pPr>
        <w:spacing w:line="580" w:lineRule="exact"/>
        <w:ind w:firstLineChars="200" w:firstLine="640"/>
        <w:rPr>
          <w:rFonts w:ascii="仿宋" w:eastAsia="仿宋" w:hAnsi="仿宋" w:cs="Times New Roman"/>
          <w:noProof/>
          <w:sz w:val="32"/>
          <w:szCs w:val="32"/>
        </w:rPr>
      </w:pPr>
      <w:r w:rsidRPr="008779F5">
        <w:rPr>
          <w:rFonts w:ascii="仿宋" w:eastAsia="仿宋" w:hAnsi="仿宋" w:cs="Times New Roman" w:hint="eastAsia"/>
          <w:sz w:val="32"/>
          <w:szCs w:val="32"/>
        </w:rPr>
        <w:t>因犯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运输毒品罪</w:t>
      </w:r>
      <w:r w:rsidRPr="008779F5">
        <w:rPr>
          <w:rFonts w:ascii="仿宋" w:eastAsia="仿宋" w:hAnsi="仿宋" w:cs="Times New Roman" w:hint="eastAsia"/>
          <w:sz w:val="32"/>
          <w:szCs w:val="32"/>
        </w:rPr>
        <w:t>，经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云南省宣威市</w:t>
      </w:r>
      <w:bookmarkStart w:id="0" w:name="_GoBack"/>
      <w:bookmarkEnd w:id="0"/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人民法院</w:t>
      </w:r>
      <w:r w:rsidRPr="008779F5">
        <w:rPr>
          <w:rFonts w:ascii="仿宋" w:eastAsia="仿宋" w:hAnsi="仿宋" w:cs="Times New Roman" w:hint="eastAsia"/>
          <w:sz w:val="32"/>
          <w:szCs w:val="32"/>
        </w:rPr>
        <w:t>于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2020年9月2日</w:t>
      </w:r>
      <w:r w:rsidRPr="008779F5">
        <w:rPr>
          <w:rFonts w:ascii="仿宋" w:eastAsia="仿宋" w:hAnsi="仿宋" w:cs="Times New Roman" w:hint="eastAsia"/>
          <w:sz w:val="32"/>
          <w:szCs w:val="32"/>
        </w:rPr>
        <w:t>以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（2020）云0381刑初262号刑事判决书</w:t>
      </w:r>
      <w:r w:rsidRPr="008779F5">
        <w:rPr>
          <w:rFonts w:ascii="仿宋" w:eastAsia="仿宋" w:hAnsi="仿宋" w:cs="Times New Roman" w:hint="eastAsia"/>
          <w:sz w:val="32"/>
          <w:szCs w:val="32"/>
        </w:rPr>
        <w:t>，判处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有期徒刑八年五个月</w:t>
      </w:r>
      <w:r w:rsidRPr="008779F5">
        <w:rPr>
          <w:rFonts w:ascii="仿宋" w:eastAsia="仿宋" w:hAnsi="仿宋" w:cs="Times New Roman" w:hint="eastAsia"/>
          <w:sz w:val="32"/>
          <w:szCs w:val="32"/>
        </w:rPr>
        <w:t>，并处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罚金10000元。于2020年10月8日送云南省第四监狱服刑,于2022年1月15日调入我狱服刑改造。</w:t>
      </w:r>
      <w:r w:rsidRPr="008779F5">
        <w:rPr>
          <w:rFonts w:ascii="仿宋" w:eastAsia="仿宋" w:hAnsi="仿宋" w:cs="Times New Roman" w:hint="eastAsia"/>
          <w:sz w:val="32"/>
          <w:szCs w:val="32"/>
        </w:rPr>
        <w:t>服刑期间，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2023年6月25日</w:t>
      </w:r>
      <w:r w:rsidRPr="008779F5">
        <w:rPr>
          <w:rFonts w:ascii="仿宋" w:eastAsia="仿宋" w:hAnsi="仿宋" w:cs="Times New Roman" w:hint="eastAsia"/>
          <w:sz w:val="32"/>
          <w:szCs w:val="32"/>
        </w:rPr>
        <w:t>经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四川省眉山市中级人民法院以（2023）川14刑更288号刑事裁定书，裁定减刑六个月</w:t>
      </w:r>
      <w:r w:rsidRPr="008779F5">
        <w:rPr>
          <w:rFonts w:ascii="仿宋" w:eastAsia="仿宋" w:hAnsi="仿宋" w:cs="Times New Roman" w:hint="eastAsia"/>
          <w:sz w:val="32"/>
          <w:szCs w:val="32"/>
        </w:rPr>
        <w:t>，现刑期至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2028年4月21日止。</w:t>
      </w:r>
    </w:p>
    <w:p w:rsidR="008779F5" w:rsidRPr="008779F5" w:rsidRDefault="008779F5" w:rsidP="008779F5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779F5">
        <w:rPr>
          <w:rFonts w:ascii="仿宋" w:eastAsia="仿宋" w:hAnsi="仿宋" w:cs="Times New Roman" w:hint="eastAsia"/>
          <w:sz w:val="32"/>
          <w:szCs w:val="32"/>
        </w:rPr>
        <w:t>该犯在服刑期间，确有悔改表现，具体事实如下：</w:t>
      </w:r>
    </w:p>
    <w:p w:rsidR="008779F5" w:rsidRPr="008779F5" w:rsidRDefault="008779F5" w:rsidP="008779F5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779F5">
        <w:rPr>
          <w:rFonts w:ascii="仿宋" w:eastAsia="仿宋" w:hAnsi="仿宋" w:cs="Times New Roman" w:hint="eastAsia"/>
          <w:sz w:val="32"/>
          <w:szCs w:val="32"/>
        </w:rPr>
        <w:t>服刑中，通过民警的教育和自己学习相关法律知识，能自觉地深挖犯罪根源，深刻反省自己的犯罪危害，真诚悔罪，服从法院判决。改造中，能够遵守法律法规及监规纪律，努力以《服刑人员行为规范》约束自己。能自觉接受教育改造，积极参加“思想、文化、职业技术”教育，2024年上半年思想教育成绩为</w:t>
      </w:r>
      <w:r w:rsidRPr="008779F5">
        <w:rPr>
          <w:rFonts w:ascii="仿宋" w:eastAsia="仿宋" w:hAnsi="仿宋" w:cs="Times New Roman"/>
          <w:noProof/>
          <w:sz w:val="32"/>
          <w:szCs w:val="32"/>
        </w:rPr>
        <w:t>9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0</w:t>
      </w:r>
      <w:r w:rsidRPr="008779F5">
        <w:rPr>
          <w:rFonts w:ascii="仿宋" w:eastAsia="仿宋" w:hAnsi="仿宋" w:cs="Times New Roman" w:hint="eastAsia"/>
          <w:sz w:val="32"/>
          <w:szCs w:val="32"/>
        </w:rPr>
        <w:t>分。积极参加劳动，遵守劳动纪律和操作规程，努力完成劳动任务。罚金方面，2021年11月1日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宣威市人民法院执行局出具的结案证明载明已执行完毕。</w:t>
      </w:r>
      <w:r w:rsidRPr="008779F5">
        <w:rPr>
          <w:rFonts w:ascii="仿宋" w:eastAsia="仿宋" w:hAnsi="仿宋" w:cs="Times New Roman" w:hint="eastAsia"/>
          <w:sz w:val="32"/>
          <w:szCs w:val="32"/>
        </w:rPr>
        <w:t>本考</w:t>
      </w:r>
      <w:r w:rsidRPr="008779F5">
        <w:rPr>
          <w:rFonts w:ascii="仿宋" w:eastAsia="仿宋" w:hAnsi="仿宋" w:cs="Times New Roman" w:hint="eastAsia"/>
          <w:sz w:val="32"/>
          <w:szCs w:val="32"/>
        </w:rPr>
        <w:lastRenderedPageBreak/>
        <w:t>核期内共获得表扬</w:t>
      </w:r>
      <w:r w:rsidRPr="008779F5">
        <w:rPr>
          <w:rFonts w:ascii="仿宋" w:eastAsia="仿宋" w:hAnsi="仿宋" w:cs="Times New Roman"/>
          <w:noProof/>
          <w:sz w:val="32"/>
          <w:szCs w:val="32"/>
        </w:rPr>
        <w:t>3</w:t>
      </w:r>
      <w:r w:rsidRPr="008779F5">
        <w:rPr>
          <w:rFonts w:ascii="仿宋" w:eastAsia="仿宋" w:hAnsi="仿宋" w:cs="Times New Roman" w:hint="eastAsia"/>
          <w:sz w:val="32"/>
          <w:szCs w:val="32"/>
        </w:rPr>
        <w:t>个。悔改表现评定结论为确有悔改表现。</w:t>
      </w:r>
    </w:p>
    <w:p w:rsidR="008779F5" w:rsidRPr="008779F5" w:rsidRDefault="008779F5" w:rsidP="008779F5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779F5">
        <w:rPr>
          <w:rFonts w:ascii="仿宋" w:eastAsia="仿宋" w:hAnsi="仿宋" w:cs="Times New Roman" w:hint="eastAsia"/>
          <w:sz w:val="32"/>
          <w:szCs w:val="32"/>
        </w:rPr>
        <w:t>综上所述，罪犯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唐明松</w:t>
      </w:r>
      <w:r w:rsidRPr="008779F5">
        <w:rPr>
          <w:rFonts w:ascii="仿宋" w:eastAsia="仿宋" w:hAnsi="仿宋" w:cs="Times New Roman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8779F5" w:rsidRPr="008779F5" w:rsidRDefault="008779F5" w:rsidP="008779F5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779F5">
        <w:rPr>
          <w:rFonts w:ascii="仿宋" w:eastAsia="仿宋" w:hAnsi="仿宋" w:cs="Times New Roman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唐明松</w:t>
      </w:r>
      <w:r w:rsidRPr="008779F5">
        <w:rPr>
          <w:rFonts w:ascii="仿宋" w:eastAsia="仿宋" w:hAnsi="仿宋" w:cs="Times New Roman" w:hint="eastAsia"/>
          <w:sz w:val="32"/>
          <w:szCs w:val="32"/>
        </w:rPr>
        <w:t>减刑七个月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。特报请裁定。</w:t>
      </w:r>
    </w:p>
    <w:p w:rsidR="008779F5" w:rsidRPr="008779F5" w:rsidRDefault="008779F5" w:rsidP="008779F5">
      <w:pPr>
        <w:spacing w:line="58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8779F5">
        <w:rPr>
          <w:rFonts w:ascii="仿宋" w:eastAsia="仿宋" w:hAnsi="仿宋" w:cs="Times New Roman" w:hint="eastAsia"/>
          <w:sz w:val="32"/>
          <w:szCs w:val="32"/>
        </w:rPr>
        <w:t>此致</w:t>
      </w:r>
    </w:p>
    <w:p w:rsidR="008779F5" w:rsidRPr="008779F5" w:rsidRDefault="008779F5" w:rsidP="008779F5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  <w:r w:rsidRPr="008779F5">
        <w:rPr>
          <w:rFonts w:ascii="仿宋" w:eastAsia="仿宋" w:hAnsi="仿宋" w:cs="Times New Roman" w:hint="eastAsia"/>
          <w:sz w:val="32"/>
          <w:szCs w:val="32"/>
        </w:rPr>
        <w:t>四川省眉山市中级人民法院</w:t>
      </w:r>
    </w:p>
    <w:p w:rsidR="008779F5" w:rsidRPr="008779F5" w:rsidRDefault="008779F5" w:rsidP="008779F5">
      <w:pPr>
        <w:spacing w:line="580" w:lineRule="exact"/>
        <w:ind w:right="1360"/>
        <w:rPr>
          <w:rFonts w:ascii="仿宋" w:eastAsia="仿宋" w:hAnsi="仿宋" w:cs="Times New Roman"/>
          <w:sz w:val="32"/>
          <w:szCs w:val="32"/>
        </w:rPr>
      </w:pPr>
    </w:p>
    <w:p w:rsidR="008779F5" w:rsidRPr="008779F5" w:rsidRDefault="008779F5" w:rsidP="008779F5">
      <w:pPr>
        <w:spacing w:line="580" w:lineRule="exact"/>
        <w:ind w:right="720"/>
        <w:jc w:val="right"/>
        <w:rPr>
          <w:rFonts w:ascii="仿宋" w:eastAsia="仿宋" w:hAnsi="仿宋" w:cs="Times New Roman"/>
          <w:sz w:val="32"/>
          <w:szCs w:val="32"/>
        </w:rPr>
      </w:pPr>
      <w:r w:rsidRPr="008779F5">
        <w:rPr>
          <w:rFonts w:ascii="仿宋" w:eastAsia="仿宋" w:hAnsi="仿宋" w:cs="Times New Roman" w:hint="eastAsia"/>
          <w:sz w:val="32"/>
          <w:szCs w:val="32"/>
        </w:rPr>
        <w:t>二〇二四年九月二十九日</w:t>
      </w:r>
    </w:p>
    <w:p w:rsidR="008779F5" w:rsidRPr="008779F5" w:rsidRDefault="008779F5" w:rsidP="008779F5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8779F5" w:rsidRPr="008779F5" w:rsidRDefault="008779F5" w:rsidP="008779F5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ED57D5" w:rsidRPr="00172327" w:rsidRDefault="008779F5" w:rsidP="008779F5">
      <w:pPr>
        <w:spacing w:line="580" w:lineRule="exact"/>
      </w:pPr>
      <w:r w:rsidRPr="008779F5">
        <w:rPr>
          <w:rFonts w:ascii="仿宋" w:eastAsia="仿宋" w:hAnsi="仿宋" w:cs="Times New Roman" w:hint="eastAsia"/>
          <w:sz w:val="32"/>
          <w:szCs w:val="32"/>
        </w:rPr>
        <w:t>附：罪犯</w:t>
      </w:r>
      <w:r w:rsidRPr="008779F5">
        <w:rPr>
          <w:rFonts w:ascii="仿宋" w:eastAsia="仿宋" w:hAnsi="仿宋" w:cs="Times New Roman" w:hint="eastAsia"/>
          <w:noProof/>
          <w:sz w:val="32"/>
          <w:szCs w:val="32"/>
        </w:rPr>
        <w:t>唐明松</w:t>
      </w:r>
      <w:r w:rsidRPr="008779F5">
        <w:rPr>
          <w:rFonts w:ascii="仿宋" w:eastAsia="仿宋" w:hAnsi="仿宋" w:cs="Times New Roman" w:hint="eastAsia"/>
          <w:sz w:val="32"/>
          <w:szCs w:val="32"/>
        </w:rPr>
        <w:t>卷宗材料一卷</w:t>
      </w:r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6AF6"/>
    <w:rsid w:val="00713E30"/>
    <w:rsid w:val="00715FA6"/>
    <w:rsid w:val="00716915"/>
    <w:rsid w:val="007253F9"/>
    <w:rsid w:val="00754436"/>
    <w:rsid w:val="00796CC2"/>
    <w:rsid w:val="007A186D"/>
    <w:rsid w:val="007F19C4"/>
    <w:rsid w:val="007F3F80"/>
    <w:rsid w:val="008132F0"/>
    <w:rsid w:val="008779F5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C21DC8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A1BF8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BF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B1DA4F-57ED-4A57-934C-B2D43AB8A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CA0D5DF5.dotm</Template>
  <TotalTime>948</TotalTime>
  <Pages>2</Pages>
  <Words>686</Words>
  <Characters>72</Characters>
  <Application>Microsoft Office Word</Application>
  <DocSecurity>0</DocSecurity>
  <Lines>1</Lines>
  <Paragraphs>1</Paragraphs>
  <ScaleCrop>false</ScaleCrop>
  <Company>China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126</cp:revision>
  <cp:lastPrinted>2022-06-22T02:19:00Z</cp:lastPrinted>
  <dcterms:created xsi:type="dcterms:W3CDTF">2022-03-23T06:35:00Z</dcterms:created>
  <dcterms:modified xsi:type="dcterms:W3CDTF">2024-10-10T01:57:00Z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